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492B" w14:textId="4CB2F5C8" w:rsidR="0045039C" w:rsidRPr="000A64D8" w:rsidRDefault="0045039C" w:rsidP="0045039C">
      <w:pPr>
        <w:tabs>
          <w:tab w:val="right" w:pos="10000"/>
        </w:tabs>
        <w:spacing w:after="0"/>
        <w:rPr>
          <w:rFonts w:ascii="Arial" w:hAnsi="Arial" w:cs="Arial"/>
          <w:b/>
          <w:sz w:val="24"/>
          <w:szCs w:val="24"/>
        </w:rPr>
      </w:pPr>
      <w:r w:rsidRPr="000A64D8">
        <w:rPr>
          <w:rFonts w:ascii="Arial" w:hAnsi="Arial" w:cs="Arial"/>
          <w:b/>
          <w:sz w:val="24"/>
          <w:szCs w:val="24"/>
        </w:rPr>
        <w:t>3GPP TSG-RAN WG1 #</w:t>
      </w:r>
      <w:r w:rsidR="002E706F">
        <w:rPr>
          <w:rFonts w:ascii="Arial" w:hAnsi="Arial" w:cs="Arial"/>
          <w:b/>
          <w:sz w:val="24"/>
          <w:szCs w:val="24"/>
        </w:rPr>
        <w:t>86</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sidR="00264F11">
        <w:rPr>
          <w:rFonts w:ascii="Arial" w:hAnsi="Arial" w:cs="Arial"/>
          <w:b/>
          <w:sz w:val="24"/>
          <w:szCs w:val="24"/>
        </w:rPr>
        <w:t>166362</w:t>
      </w:r>
    </w:p>
    <w:p w14:paraId="48091A05" w14:textId="77777777" w:rsidR="00264F11" w:rsidRPr="00FD021C" w:rsidRDefault="00264F11" w:rsidP="00264F11">
      <w:pPr>
        <w:tabs>
          <w:tab w:val="right" w:pos="9630"/>
        </w:tabs>
        <w:spacing w:after="0"/>
        <w:jc w:val="both"/>
        <w:rPr>
          <w:rFonts w:ascii="Arial" w:hAnsi="Arial" w:cs="Arial"/>
          <w:b/>
          <w:sz w:val="24"/>
          <w:szCs w:val="24"/>
        </w:rPr>
      </w:pPr>
      <w:r>
        <w:rPr>
          <w:rFonts w:ascii="Arial" w:hAnsi="Arial" w:cs="Arial"/>
          <w:b/>
          <w:sz w:val="24"/>
          <w:szCs w:val="24"/>
        </w:rPr>
        <w:t>22</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7003A494" w14:textId="77777777" w:rsidR="00264F11" w:rsidRPr="00FD021C" w:rsidRDefault="00264F11" w:rsidP="00264F11">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725DE900" w14:textId="77777777" w:rsidR="0045039C" w:rsidRPr="000A64D8" w:rsidRDefault="0045039C" w:rsidP="0045039C">
      <w:pPr>
        <w:pStyle w:val="Footer"/>
        <w:jc w:val="both"/>
        <w:rPr>
          <w:noProof w:val="0"/>
        </w:rPr>
      </w:pPr>
    </w:p>
    <w:p w14:paraId="17C0989E" w14:textId="3FA071B4" w:rsidR="0045039C" w:rsidRPr="000A64D8" w:rsidRDefault="0045039C" w:rsidP="004503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264F11">
        <w:rPr>
          <w:rFonts w:ascii="Arial" w:hAnsi="Arial"/>
          <w:sz w:val="24"/>
        </w:rPr>
        <w:t>8</w:t>
      </w:r>
      <w:r>
        <w:rPr>
          <w:rFonts w:ascii="Arial" w:hAnsi="Arial"/>
          <w:sz w:val="24"/>
        </w:rPr>
        <w:t>.1.</w:t>
      </w:r>
      <w:r w:rsidR="00264F11">
        <w:rPr>
          <w:rFonts w:ascii="Arial" w:hAnsi="Arial"/>
          <w:sz w:val="24"/>
        </w:rPr>
        <w:t>3</w:t>
      </w:r>
      <w:r w:rsidR="00882BBC">
        <w:rPr>
          <w:rFonts w:ascii="Arial" w:hAnsi="Arial"/>
          <w:sz w:val="24"/>
        </w:rPr>
        <w:t>.2</w:t>
      </w:r>
    </w:p>
    <w:p w14:paraId="52ABA35D" w14:textId="77777777" w:rsidR="0045039C" w:rsidRPr="000A64D8" w:rsidRDefault="0045039C" w:rsidP="004503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DA708F2" w14:textId="03BC4E11"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F35B1" w:rsidRPr="00424877">
        <w:rPr>
          <w:rFonts w:ascii="Arial" w:hAnsi="Arial"/>
          <w:sz w:val="24"/>
        </w:rPr>
        <w:t>Self-contained subframe timeline analysis</w:t>
      </w:r>
      <w:r w:rsidR="00A61B8D">
        <w:rPr>
          <w:rFonts w:ascii="Arial" w:hAnsi="Arial"/>
          <w:sz w:val="22"/>
        </w:rPr>
        <w:t xml:space="preserve"> </w:t>
      </w:r>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31A1C66" w14:textId="37584A24" w:rsidR="001F2982" w:rsidRDefault="001F2982" w:rsidP="0088176C">
      <w:pPr>
        <w:pStyle w:val="Heading1"/>
        <w:rPr>
          <w:lang w:val="en-US"/>
        </w:rPr>
      </w:pPr>
      <w:r>
        <w:rPr>
          <w:lang w:val="en-US"/>
        </w:rPr>
        <w:t>Introduction</w:t>
      </w:r>
    </w:p>
    <w:p w14:paraId="4C526147" w14:textId="77777777" w:rsidR="00CF00E4" w:rsidRDefault="00CF00E4" w:rsidP="00CF00E4">
      <w:r>
        <w:t xml:space="preserve">In RAN1 #85 the following agreements was made </w:t>
      </w:r>
      <w:r>
        <w:fldChar w:fldCharType="begin"/>
      </w:r>
      <w:r>
        <w:instrText xml:space="preserve"> REF _Ref458548305 \r \h </w:instrText>
      </w:r>
      <w:r>
        <w:fldChar w:fldCharType="separate"/>
      </w:r>
      <w:r>
        <w:t>[1]</w:t>
      </w:r>
      <w:r>
        <w:fldChar w:fldCharType="end"/>
      </w:r>
      <w:r>
        <w:t xml:space="preserve"> toward the notion of self-contained subframes.</w:t>
      </w:r>
    </w:p>
    <w:p w14:paraId="0F6AC0A1" w14:textId="77777777" w:rsidR="00CF00E4" w:rsidRPr="001F2982"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NR design should strive at least to enable the possibility for</w:t>
      </w:r>
    </w:p>
    <w:p w14:paraId="0D6CA02E"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Corresponding acknowledgement</w:t>
      </w:r>
      <w:r w:rsidRPr="001F2982">
        <w:rPr>
          <w:rFonts w:ascii="Tahoma" w:eastAsia="MS Mincho" w:hAnsi="Tahoma"/>
          <w:szCs w:val="24"/>
          <w:lang w:eastAsia="ja-JP"/>
        </w:rPr>
        <w:t xml:space="preserve"> </w:t>
      </w:r>
      <w:r w:rsidRPr="001F2982">
        <w:rPr>
          <w:rFonts w:ascii="Tahoma" w:eastAsia="MS Mincho" w:hAnsi="Tahoma" w:hint="eastAsia"/>
          <w:szCs w:val="24"/>
          <w:lang w:eastAsia="ja-JP"/>
        </w:rPr>
        <w:t xml:space="preserve">reporting </w:t>
      </w:r>
      <w:r w:rsidRPr="001F2982">
        <w:rPr>
          <w:rFonts w:ascii="Tahoma" w:eastAsia="MS Mincho" w:hAnsi="Tahoma"/>
          <w:szCs w:val="24"/>
          <w:lang w:eastAsia="ja-JP"/>
        </w:rPr>
        <w:t xml:space="preserve">shortly </w:t>
      </w:r>
      <w:r w:rsidRPr="001F2982">
        <w:rPr>
          <w:rFonts w:ascii="Tahoma" w:eastAsia="MS Mincho" w:hAnsi="Tahoma" w:hint="eastAsia"/>
          <w:szCs w:val="24"/>
          <w:lang w:eastAsia="ja-JP"/>
        </w:rPr>
        <w:t>(</w:t>
      </w:r>
      <w:r w:rsidRPr="001F2982">
        <w:rPr>
          <w:rFonts w:ascii="Tahoma" w:eastAsia="MS Mincho" w:hAnsi="Tahoma"/>
          <w:szCs w:val="24"/>
          <w:lang w:eastAsia="ja-JP"/>
        </w:rPr>
        <w:t xml:space="preserve">in the order of </w:t>
      </w:r>
      <w:r w:rsidRPr="001F2982">
        <w:rPr>
          <w:rFonts w:ascii="Tahoma" w:eastAsia="MS Mincho" w:hAnsi="Tahoma" w:hint="eastAsia"/>
          <w:szCs w:val="24"/>
          <w:lang w:eastAsia="ja-JP"/>
        </w:rPr>
        <w:t>X</w:t>
      </w:r>
      <w:r w:rsidRPr="001F2982">
        <w:rPr>
          <w:rFonts w:ascii="Tahoma" w:eastAsia="MS Mincho" w:hAnsi="Tahoma"/>
          <w:szCs w:val="24"/>
          <w:lang w:eastAsia="ja-JP"/>
        </w:rPr>
        <w:t xml:space="preserve"> µs</w:t>
      </w:r>
      <w:r w:rsidRPr="001F2982">
        <w:rPr>
          <w:rFonts w:ascii="Tahoma" w:eastAsia="MS Mincho" w:hAnsi="Tahoma" w:hint="eastAsia"/>
          <w:szCs w:val="24"/>
          <w:lang w:eastAsia="ja-JP"/>
        </w:rPr>
        <w:t>)</w:t>
      </w:r>
      <w:r w:rsidRPr="001F2982">
        <w:rPr>
          <w:rFonts w:ascii="Tahoma" w:eastAsia="MS Mincho" w:hAnsi="Tahoma"/>
          <w:szCs w:val="24"/>
          <w:lang w:eastAsia="ja-JP"/>
        </w:rPr>
        <w:t xml:space="preserve"> after the end of the </w:t>
      </w:r>
      <w:r w:rsidRPr="001F2982">
        <w:rPr>
          <w:rFonts w:ascii="Tahoma" w:eastAsia="MS Mincho" w:hAnsi="Tahoma" w:hint="eastAsia"/>
          <w:szCs w:val="24"/>
          <w:lang w:eastAsia="ja-JP"/>
        </w:rPr>
        <w:t xml:space="preserve">DL </w:t>
      </w:r>
      <w:r w:rsidRPr="001F2982">
        <w:rPr>
          <w:rFonts w:ascii="Tahoma" w:eastAsia="MS Mincho" w:hAnsi="Tahoma"/>
          <w:szCs w:val="24"/>
          <w:lang w:eastAsia="ja-JP"/>
        </w:rPr>
        <w:t>data transmission</w:t>
      </w:r>
    </w:p>
    <w:p w14:paraId="1B49C753"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Corresponding u</w:t>
      </w:r>
      <w:r w:rsidRPr="001F2982">
        <w:rPr>
          <w:rFonts w:ascii="Tahoma" w:eastAsia="MS Mincho" w:hAnsi="Tahoma"/>
          <w:szCs w:val="24"/>
          <w:lang w:eastAsia="ja-JP"/>
        </w:rPr>
        <w:t xml:space="preserve">plink data transmission shortly (in the order of </w:t>
      </w:r>
      <w:r w:rsidRPr="001F2982">
        <w:rPr>
          <w:rFonts w:ascii="Tahoma" w:eastAsia="MS Mincho" w:hAnsi="Tahoma" w:hint="eastAsia"/>
          <w:szCs w:val="24"/>
          <w:lang w:eastAsia="ja-JP"/>
        </w:rPr>
        <w:t>Y</w:t>
      </w:r>
      <w:r w:rsidRPr="001F2982">
        <w:rPr>
          <w:rFonts w:ascii="Tahoma" w:eastAsia="MS Mincho" w:hAnsi="Tahoma"/>
          <w:szCs w:val="24"/>
          <w:lang w:eastAsia="ja-JP"/>
        </w:rPr>
        <w:t xml:space="preserve"> µs) after reception of UL assignment</w:t>
      </w:r>
    </w:p>
    <w:p w14:paraId="787080FB"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Note: may depend on e.g. UE ca</w:t>
      </w:r>
      <w:r w:rsidRPr="001F2982">
        <w:rPr>
          <w:rFonts w:ascii="Tahoma" w:eastAsia="MS Mincho" w:hAnsi="Tahoma" w:hint="eastAsia"/>
          <w:szCs w:val="24"/>
          <w:lang w:eastAsia="ja-JP"/>
        </w:rPr>
        <w:t>pability/category</w:t>
      </w:r>
      <w:r w:rsidRPr="001F2982">
        <w:rPr>
          <w:rFonts w:ascii="Tahoma" w:eastAsia="MS Mincho" w:hAnsi="Tahoma"/>
          <w:szCs w:val="24"/>
          <w:lang w:eastAsia="ja-JP"/>
        </w:rPr>
        <w:t>, payload size, etc</w:t>
      </w:r>
    </w:p>
    <w:p w14:paraId="0F11287B"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FFS: X and Y in the order of a few tens of o</w:t>
      </w:r>
      <w:bookmarkStart w:id="0" w:name="_GoBack"/>
      <w:r w:rsidRPr="001F2982">
        <w:rPr>
          <w:rFonts w:ascii="Tahoma" w:eastAsia="MS Mincho" w:hAnsi="Tahoma" w:hint="eastAsia"/>
          <w:szCs w:val="24"/>
          <w:lang w:eastAsia="ja-JP"/>
        </w:rPr>
        <w:t>r</w:t>
      </w:r>
      <w:bookmarkEnd w:id="0"/>
      <w:r w:rsidRPr="001F2982">
        <w:rPr>
          <w:rFonts w:ascii="Tahoma" w:eastAsia="MS Mincho" w:hAnsi="Tahoma" w:hint="eastAsia"/>
          <w:szCs w:val="24"/>
          <w:lang w:eastAsia="ja-JP"/>
        </w:rPr>
        <w:t xml:space="preserve"> </w:t>
      </w:r>
      <w:r w:rsidRPr="001F2982">
        <w:rPr>
          <w:rFonts w:ascii="Tahoma" w:eastAsia="MS Mincho" w:hAnsi="Tahoma"/>
          <w:szCs w:val="24"/>
          <w:lang w:eastAsia="ja-JP"/>
        </w:rPr>
        <w:t>hundreds</w:t>
      </w:r>
      <w:r w:rsidRPr="001F2982">
        <w:rPr>
          <w:rFonts w:ascii="Tahoma" w:eastAsia="MS Mincho" w:hAnsi="Tahoma" w:hint="eastAsia"/>
          <w:szCs w:val="24"/>
          <w:lang w:eastAsia="ja-JP"/>
        </w:rPr>
        <w:t xml:space="preserve"> of micro sec is feasible</w:t>
      </w:r>
    </w:p>
    <w:p w14:paraId="204A9D93" w14:textId="77777777" w:rsidR="00CF00E4" w:rsidRPr="001F2982"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 xml:space="preserve">Other mechanisms/configurations in addition to fast/short </w:t>
      </w:r>
      <w:r w:rsidRPr="001F2982">
        <w:rPr>
          <w:rFonts w:ascii="Tahoma" w:eastAsia="MS Mincho" w:hAnsi="Tahoma" w:hint="eastAsia"/>
          <w:szCs w:val="24"/>
          <w:lang w:eastAsia="ja-JP"/>
        </w:rPr>
        <w:t xml:space="preserve">corresponding </w:t>
      </w:r>
      <w:r w:rsidRPr="001F2982">
        <w:rPr>
          <w:rFonts w:ascii="Tahoma" w:eastAsia="MS Mincho" w:hAnsi="Tahoma"/>
          <w:szCs w:val="24"/>
          <w:lang w:eastAsia="ja-JP"/>
        </w:rPr>
        <w:t>acknowledgement are needed</w:t>
      </w:r>
    </w:p>
    <w:p w14:paraId="698BCE4A"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For example to provide coverage or enable TD-LTE coexistence</w:t>
      </w:r>
    </w:p>
    <w:p w14:paraId="3375EE6F" w14:textId="77777777" w:rsidR="00CF00E4"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Note: RAN1 will continue investigations about UE complexity, implementation processing time, interleaving applicability</w:t>
      </w:r>
    </w:p>
    <w:p w14:paraId="4E48F456" w14:textId="77777777" w:rsidR="00CF00E4" w:rsidRDefault="00CF00E4" w:rsidP="00CF00E4">
      <w:pPr>
        <w:overflowPunct/>
        <w:autoSpaceDE/>
        <w:autoSpaceDN/>
        <w:adjustRightInd/>
        <w:spacing w:before="120" w:after="0"/>
        <w:textAlignment w:val="auto"/>
        <w:rPr>
          <w:rFonts w:ascii="Tahoma" w:eastAsia="MS Mincho" w:hAnsi="Tahoma"/>
          <w:szCs w:val="24"/>
          <w:lang w:eastAsia="ja-JP"/>
        </w:rPr>
      </w:pPr>
    </w:p>
    <w:p w14:paraId="5FD2632D" w14:textId="77777777" w:rsidR="00CF00E4" w:rsidRDefault="00CF00E4" w:rsidP="00CF00E4">
      <w:pPr>
        <w:overflowPunct/>
        <w:autoSpaceDE/>
        <w:autoSpaceDN/>
        <w:adjustRightInd/>
        <w:spacing w:before="120" w:after="0"/>
        <w:textAlignment w:val="auto"/>
      </w:pPr>
      <w:r>
        <w:t>Additionally, another agreement went toward the notion of single interlace.</w:t>
      </w:r>
    </w:p>
    <w:p w14:paraId="2533B0AE" w14:textId="77777777" w:rsidR="00CF00E4" w:rsidRPr="00E57DCF"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NR design should strive to enable the possibility for</w:t>
      </w:r>
    </w:p>
    <w:p w14:paraId="4B0DDC4D" w14:textId="77777777" w:rsidR="00CF00E4" w:rsidRPr="00E57DCF"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Corresponding retransmission shortly (in the order of Z µs) after the end of acknowledgement reporting</w:t>
      </w:r>
    </w:p>
    <w:p w14:paraId="6DC94EAF" w14:textId="77777777" w:rsidR="00CF00E4" w:rsidRPr="00E57DCF"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FFS: Z in the order of a few tens of or hundreds of micro sec is feasible</w:t>
      </w:r>
    </w:p>
    <w:p w14:paraId="5EDC922C" w14:textId="77777777" w:rsidR="00CF00E4" w:rsidRPr="00264F11" w:rsidRDefault="00CF00E4" w:rsidP="00CF00E4">
      <w:pPr>
        <w:overflowPunct/>
        <w:autoSpaceDE/>
        <w:autoSpaceDN/>
        <w:adjustRightInd/>
        <w:spacing w:before="120" w:after="0"/>
        <w:textAlignment w:val="auto"/>
        <w:rPr>
          <w:rFonts w:ascii="Tahoma" w:eastAsia="MS Mincho" w:hAnsi="Tahoma"/>
          <w:szCs w:val="24"/>
          <w:lang w:eastAsia="ja-JP"/>
        </w:rPr>
      </w:pPr>
    </w:p>
    <w:p w14:paraId="4EE092E7" w14:textId="34B1FEC9" w:rsidR="00CF00E4" w:rsidRDefault="00CF00E4" w:rsidP="00CF00E4">
      <w:r>
        <w:t xml:space="preserve">An illustration of how such design can impact frame structure was mentioned </w:t>
      </w:r>
      <w:r w:rsidR="009A7E11">
        <w:t xml:space="preserve">in </w:t>
      </w:r>
      <w:r w:rsidR="009A7E11">
        <w:fldChar w:fldCharType="begin"/>
      </w:r>
      <w:r w:rsidR="009A7E11">
        <w:instrText xml:space="preserve"> REF _Ref458800081 \r \h </w:instrText>
      </w:r>
      <w:r w:rsidR="009A7E11">
        <w:fldChar w:fldCharType="separate"/>
      </w:r>
      <w:r w:rsidR="009A7E11">
        <w:t>[2]</w:t>
      </w:r>
      <w:r w:rsidR="009A7E11">
        <w:fldChar w:fldCharType="end"/>
      </w:r>
      <w:r w:rsidR="009A7E11">
        <w:t xml:space="preserve"> </w:t>
      </w:r>
      <w:r>
        <w:t>and illustrated below in Figure 1. The purpose of this contribution is to understand the feasibility of such designs.</w:t>
      </w:r>
    </w:p>
    <w:p w14:paraId="1870777F" w14:textId="77777777" w:rsidR="00CF00E4" w:rsidRDefault="00CF00E4" w:rsidP="00CF00E4">
      <w:pPr>
        <w:keepNext/>
        <w:jc w:val="center"/>
      </w:pPr>
      <w:r>
        <w:object w:dxaOrig="9660" w:dyaOrig="2325" w14:anchorId="7CDD2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16.1pt" o:ole="">
            <v:imagedata r:id="rId12" o:title=""/>
          </v:shape>
          <o:OLEObject Type="Embed" ProgID="Visio.Drawing.11" ShapeID="_x0000_i1025" DrawAspect="Content" ObjectID="_1532549042" r:id="rId13"/>
        </w:object>
      </w:r>
    </w:p>
    <w:p w14:paraId="2DA4F2DE" w14:textId="77777777" w:rsidR="00CF00E4" w:rsidRDefault="00CF00E4" w:rsidP="00CF00E4">
      <w:pPr>
        <w:pStyle w:val="Caption"/>
        <w:jc w:val="center"/>
      </w:pPr>
      <w:r>
        <w:t xml:space="preserve">Figure </w:t>
      </w:r>
      <w:r w:rsidR="00357F70">
        <w:fldChar w:fldCharType="begin"/>
      </w:r>
      <w:r w:rsidR="00357F70">
        <w:instrText xml:space="preserve"> SEQ Figure \* ARABIC </w:instrText>
      </w:r>
      <w:r w:rsidR="00357F70">
        <w:fldChar w:fldCharType="separate"/>
      </w:r>
      <w:r>
        <w:rPr>
          <w:noProof/>
        </w:rPr>
        <w:t>1</w:t>
      </w:r>
      <w:r w:rsidR="00357F70">
        <w:rPr>
          <w:noProof/>
        </w:rPr>
        <w:fldChar w:fldCharType="end"/>
      </w:r>
      <w:r>
        <w:t>. Control intervals with mixed interference on data bursts (timing advance shown)</w:t>
      </w:r>
    </w:p>
    <w:p w14:paraId="49A812BE" w14:textId="309F0C8B" w:rsidR="00D87DAB" w:rsidRPr="00E056CB" w:rsidRDefault="001D4B1F" w:rsidP="00E056CB">
      <w:r>
        <w:lastRenderedPageBreak/>
        <w:t xml:space="preserve"> </w:t>
      </w:r>
    </w:p>
    <w:p w14:paraId="4DC35113" w14:textId="13DFE5C1" w:rsidR="0056306A" w:rsidRDefault="0056306A" w:rsidP="001108AC">
      <w:pPr>
        <w:pStyle w:val="Heading1"/>
      </w:pPr>
      <w:r>
        <w:t>Processing Timeline</w:t>
      </w:r>
      <w:r w:rsidR="00B529A5">
        <w:t xml:space="preserve"> Considerations</w:t>
      </w:r>
    </w:p>
    <w:p w14:paraId="3E07887A" w14:textId="175AF93F" w:rsidR="00C65601" w:rsidRDefault="003D299A" w:rsidP="00C65601">
      <w:pPr>
        <w:pStyle w:val="Heading2"/>
      </w:pPr>
      <w:bookmarkStart w:id="1" w:name="_Ref458722650"/>
      <w:r>
        <w:t>Guard p</w:t>
      </w:r>
      <w:r w:rsidR="00C65601">
        <w:t>eriod</w:t>
      </w:r>
      <w:r w:rsidR="005B6592">
        <w:t>s</w:t>
      </w:r>
      <w:bookmarkEnd w:id="1"/>
    </w:p>
    <w:p w14:paraId="51AA033C" w14:textId="7E72C973" w:rsidR="00CF00E4" w:rsidRDefault="006C7305" w:rsidP="00C65601">
      <w:pPr>
        <w:rPr>
          <w:lang w:val="en-GB"/>
        </w:rPr>
      </w:pPr>
      <w:r>
        <w:rPr>
          <w:lang w:val="en-GB"/>
        </w:rPr>
        <w:t>One of t</w:t>
      </w:r>
      <w:r w:rsidR="00C65601">
        <w:rPr>
          <w:lang w:val="en-GB"/>
        </w:rPr>
        <w:t>he basic requirement</w:t>
      </w:r>
      <w:r>
        <w:rPr>
          <w:lang w:val="en-GB"/>
        </w:rPr>
        <w:t>s</w:t>
      </w:r>
      <w:r w:rsidR="00C65601">
        <w:rPr>
          <w:lang w:val="en-GB"/>
        </w:rPr>
        <w:t xml:space="preserve"> for the guard period in a TDD system is to allow time for RF hardware to switch its direction. </w:t>
      </w:r>
      <w:r>
        <w:rPr>
          <w:lang w:val="en-GB"/>
        </w:rPr>
        <w:t>B</w:t>
      </w:r>
      <w:r w:rsidR="00C65601">
        <w:rPr>
          <w:lang w:val="en-GB"/>
        </w:rPr>
        <w:t>ased on the state-of-the-art, it is believed that sub-</w:t>
      </w:r>
      <w:r w:rsidR="007E0845">
        <w:rPr>
          <w:lang w:val="en-GB"/>
        </w:rPr>
        <w:t xml:space="preserve">10us </w:t>
      </w:r>
      <w:r w:rsidR="00C65601">
        <w:rPr>
          <w:lang w:val="en-GB"/>
        </w:rPr>
        <w:t>is practical for RF switching in NR context.</w:t>
      </w:r>
      <w:r>
        <w:rPr>
          <w:lang w:val="en-GB"/>
        </w:rPr>
        <w:t xml:space="preserve"> </w:t>
      </w:r>
      <w:r w:rsidR="00C65601">
        <w:rPr>
          <w:lang w:val="en-GB"/>
        </w:rPr>
        <w:t>Another component that the guard period has to accommodate is the round-trip delay (RTD). UE</w:t>
      </w:r>
      <w:r w:rsidR="00CF00E4">
        <w:rPr>
          <w:lang w:val="en-GB"/>
        </w:rPr>
        <w:t xml:space="preserve"> may be </w:t>
      </w:r>
      <w:r w:rsidR="00C65601">
        <w:rPr>
          <w:lang w:val="en-GB"/>
        </w:rPr>
        <w:t>required with a timing advance</w:t>
      </w:r>
      <w:r w:rsidR="007F67DE">
        <w:rPr>
          <w:lang w:val="en-GB"/>
        </w:rPr>
        <w:t xml:space="preserve"> </w:t>
      </w:r>
      <w:r w:rsidR="00CF00E4">
        <w:rPr>
          <w:lang w:val="en-GB"/>
        </w:rPr>
        <w:t xml:space="preserve">to account for </w:t>
      </w:r>
      <w:r w:rsidR="00C65601">
        <w:rPr>
          <w:lang w:val="en-GB"/>
        </w:rPr>
        <w:t>propagation delay</w:t>
      </w:r>
      <w:r w:rsidR="00CF00E4">
        <w:rPr>
          <w:lang w:val="en-GB"/>
        </w:rPr>
        <w:t>.</w:t>
      </w:r>
    </w:p>
    <w:p w14:paraId="51B44210" w14:textId="1C1C7CC1" w:rsidR="00C65601" w:rsidRDefault="00CF00E4" w:rsidP="00C65601">
      <w:pPr>
        <w:rPr>
          <w:lang w:val="en-GB"/>
        </w:rPr>
      </w:pPr>
      <w:r>
        <w:rPr>
          <w:noProof/>
        </w:rPr>
        <w:t>As an example, the minimum amount of time for UL-to-DL switching could be 6 microseconds. And if 1km cell edge should be supported, the RTD is about 6.67 microseconds. This means from the UE’s perspective, the UL-to-DL switch time would need be approximately (6+6.67) = 12.67 microseconds.</w:t>
      </w:r>
    </w:p>
    <w:p w14:paraId="68299406" w14:textId="3364F3B4" w:rsidR="001B41E4" w:rsidRPr="00D761F8" w:rsidRDefault="00C65601" w:rsidP="00775B1D">
      <w:pPr>
        <w:rPr>
          <w:color w:val="000000"/>
          <w:sz w:val="24"/>
          <w:szCs w:val="27"/>
        </w:rPr>
      </w:pPr>
      <w:r>
        <w:rPr>
          <w:lang w:val="en-GB"/>
        </w:rPr>
        <w:t xml:space="preserve">For frame structure specification, the guard period </w:t>
      </w:r>
      <w:r w:rsidR="006C7305">
        <w:rPr>
          <w:lang w:val="en-GB"/>
        </w:rPr>
        <w:t xml:space="preserve">is typically </w:t>
      </w:r>
      <w:r>
        <w:rPr>
          <w:lang w:val="en-GB"/>
        </w:rPr>
        <w:t xml:space="preserve">defined as an integer number of symbols. </w:t>
      </w:r>
      <w:r w:rsidR="00CF00E4">
        <w:rPr>
          <w:lang w:val="en-GB"/>
        </w:rPr>
        <w:t xml:space="preserve">So with timing advance this can be split nominally across the DL-to-UL switching, and UL-to-DL switching. </w:t>
      </w:r>
      <w:r w:rsidR="00D503ED">
        <w:rPr>
          <w:lang w:val="en-GB"/>
        </w:rPr>
        <w:t>I</w:t>
      </w:r>
      <w:r w:rsidR="00CF00E4">
        <w:rPr>
          <w:lang w:val="en-GB"/>
        </w:rPr>
        <w:t>f the</w:t>
      </w:r>
      <w:r>
        <w:rPr>
          <w:noProof/>
        </w:rPr>
        <w:t xml:space="preserve"> overall guard period is one symbol (</w:t>
      </w:r>
      <w:r w:rsidR="00CF00E4">
        <w:rPr>
          <w:noProof/>
        </w:rPr>
        <w:t xml:space="preserve">e.g., </w:t>
      </w:r>
      <w:r>
        <w:rPr>
          <w:noProof/>
        </w:rPr>
        <w:t xml:space="preserve">35.677 microseconds), </w:t>
      </w:r>
      <w:r w:rsidR="00CF00E4">
        <w:rPr>
          <w:noProof/>
        </w:rPr>
        <w:t xml:space="preserve">our example </w:t>
      </w:r>
      <w:r>
        <w:rPr>
          <w:noProof/>
        </w:rPr>
        <w:t>leaves about 23 microsecond for DL-to-UL switch time on the UE side.</w:t>
      </w:r>
      <w:r w:rsidR="001B41E4" w:rsidRPr="001B41E4">
        <w:rPr>
          <w:color w:val="000000"/>
          <w:sz w:val="24"/>
          <w:szCs w:val="27"/>
        </w:rPr>
        <w:t xml:space="preserve"> </w:t>
      </w:r>
    </w:p>
    <w:p w14:paraId="331C0888" w14:textId="01C081F9" w:rsidR="00C65601" w:rsidRPr="00566F94" w:rsidRDefault="001B41E4" w:rsidP="00775B1D">
      <w:pPr>
        <w:pStyle w:val="Heading2"/>
      </w:pPr>
      <w:r>
        <w:t xml:space="preserve">Rx </w:t>
      </w:r>
      <w:r w:rsidR="003D299A">
        <w:t>p</w:t>
      </w:r>
      <w:r>
        <w:t>rocessing</w:t>
      </w:r>
    </w:p>
    <w:p w14:paraId="51A436FE" w14:textId="62A0A2EF" w:rsidR="00566F94" w:rsidRPr="00382304" w:rsidRDefault="00E15B94" w:rsidP="00566F94">
      <w:r>
        <w:t xml:space="preserve">As understood in RAN1 #85 agreement, one </w:t>
      </w:r>
      <w:r w:rsidR="00566F94" w:rsidRPr="00382304">
        <w:t xml:space="preserve">critical timeline is from the end of DL data reception to the start of ACK/NACK transmission on UL control for HARQ. </w:t>
      </w:r>
    </w:p>
    <w:p w14:paraId="23DE9B5F" w14:textId="77777777" w:rsidR="00566F94" w:rsidRPr="00382304" w:rsidRDefault="00566F94" w:rsidP="00566F94">
      <w:r w:rsidRPr="00382304">
        <w:t xml:space="preserve">Compared to a system which has </w:t>
      </w:r>
      <w:r>
        <w:t>re</w:t>
      </w:r>
      <w:r w:rsidRPr="00382304">
        <w:t>lax</w:t>
      </w:r>
      <w:r>
        <w:t>ed</w:t>
      </w:r>
      <w:r w:rsidRPr="00382304">
        <w:t xml:space="preserve"> HARQ deadlines and higher latency (for example, LTE FDD with 8 interlaces), it is envisioned that self-contained subframe and associated low latency can be achieved with only modest increase in the UE modem processing requirements. In the following charts, the Y-axis represents the instantaneous workload </w:t>
      </w:r>
      <w:r>
        <w:t xml:space="preserve">for </w:t>
      </w:r>
      <w:r w:rsidRPr="00382304">
        <w:t>the DL data channel, and the X-axis corresponds to time instance. The buffering delay could be caused by DL control channel processing and/or channel estimation based on DL pilots.</w:t>
      </w:r>
    </w:p>
    <w:p w14:paraId="2DFB50F9" w14:textId="77777777" w:rsidR="00566F94" w:rsidRDefault="00566F94" w:rsidP="00566F94">
      <w:pPr>
        <w:jc w:val="center"/>
        <w:rPr>
          <w:sz w:val="24"/>
        </w:rPr>
      </w:pPr>
      <w:r w:rsidRPr="0022087F">
        <w:rPr>
          <w:sz w:val="24"/>
        </w:rPr>
        <w:object w:dxaOrig="10656" w:dyaOrig="2539" w14:anchorId="4F3EBA77">
          <v:shape id="_x0000_i1026" type="#_x0000_t75" style="width:357.5pt;height:84.9pt;mso-position-vertical:absolute" o:ole="">
            <v:imagedata r:id="rId14" o:title=""/>
          </v:shape>
          <o:OLEObject Type="Embed" ProgID="Visio.Drawing.11" ShapeID="_x0000_i1026" DrawAspect="Content" ObjectID="_1532549043" r:id="rId15"/>
        </w:object>
      </w:r>
    </w:p>
    <w:p w14:paraId="1D5E228C" w14:textId="77777777" w:rsidR="00566F94" w:rsidRDefault="00566F94" w:rsidP="00566F94">
      <w:pPr>
        <w:rPr>
          <w:sz w:val="24"/>
        </w:rPr>
      </w:pPr>
    </w:p>
    <w:p w14:paraId="2F5FBD06" w14:textId="40BE5685" w:rsidR="00E15B94" w:rsidRPr="00D761F8" w:rsidRDefault="00566F94" w:rsidP="00775B1D">
      <w:pPr>
        <w:overflowPunct/>
        <w:autoSpaceDE/>
        <w:autoSpaceDN/>
        <w:adjustRightInd/>
        <w:spacing w:after="0"/>
        <w:jc w:val="center"/>
        <w:textAlignment w:val="auto"/>
        <w:rPr>
          <w:color w:val="000000"/>
          <w:sz w:val="24"/>
          <w:szCs w:val="27"/>
        </w:rPr>
      </w:pPr>
      <w:r w:rsidRPr="0022087F">
        <w:rPr>
          <w:sz w:val="24"/>
        </w:rPr>
        <w:object w:dxaOrig="8728" w:dyaOrig="5584" w14:anchorId="348446FD">
          <v:shape id="_x0000_i1027" type="#_x0000_t75" style="width:291.35pt;height:186.05pt" o:ole="">
            <v:imagedata r:id="rId16" o:title=""/>
          </v:shape>
          <o:OLEObject Type="Embed" ProgID="Visio.Drawing.11" ShapeID="_x0000_i1027" DrawAspect="Content" ObjectID="_1532549044" r:id="rId17"/>
        </w:object>
      </w:r>
    </w:p>
    <w:p w14:paraId="1D321E74" w14:textId="51E118F9" w:rsidR="00046B5E" w:rsidRDefault="00046B5E" w:rsidP="00775B1D">
      <w:pPr>
        <w:overflowPunct/>
        <w:autoSpaceDE/>
        <w:autoSpaceDN/>
        <w:adjustRightInd/>
        <w:spacing w:after="0"/>
        <w:jc w:val="center"/>
        <w:textAlignment w:val="auto"/>
      </w:pPr>
    </w:p>
    <w:p w14:paraId="4D69366C" w14:textId="26CD644B" w:rsidR="00E15B94" w:rsidRDefault="00E15B94" w:rsidP="00775B1D">
      <w:pPr>
        <w:pStyle w:val="Heading3"/>
      </w:pPr>
      <w:r>
        <w:t>Symbol-by-symbol processing</w:t>
      </w:r>
    </w:p>
    <w:p w14:paraId="7937940F" w14:textId="77777777" w:rsidR="00E15B94" w:rsidRPr="00382304" w:rsidDel="00E15B94" w:rsidRDefault="00046B5E" w:rsidP="00775B1D">
      <w:r w:rsidRPr="00382304">
        <w:t xml:space="preserve">It is evident that to achieve peak-to-average loading in the same order of magnitude as non-self-contained subframes, for self-contained subframes it would be imperative to (i) minimize the buffering delay, </w:t>
      </w:r>
      <w:r w:rsidR="00A42493">
        <w:t>and (ii) perform “on-the-fly”, or also known as,</w:t>
      </w:r>
      <w:r w:rsidRPr="00382304">
        <w:t xml:space="preserve"> symbol-by-symbol processing of the data channel. To achieve (i), similar to LTE, the DL control channel </w:t>
      </w:r>
      <w:r w:rsidR="00A42493">
        <w:t xml:space="preserve">containing the DL assignment </w:t>
      </w:r>
      <w:r w:rsidRPr="00382304">
        <w:t xml:space="preserve">should be positioned in the beginning of the subframe. </w:t>
      </w:r>
    </w:p>
    <w:p w14:paraId="5225041B" w14:textId="381C5B7F" w:rsidR="00E15B94" w:rsidRDefault="00046B5E" w:rsidP="00046B5E">
      <w:r w:rsidRPr="00382304">
        <w:t xml:space="preserve">Another important aspect is to “front load” the DMRS in the beginning of the subframe, such that DMRS </w:t>
      </w:r>
      <w:r w:rsidR="00BA6A73">
        <w:t xml:space="preserve">based chanEst </w:t>
      </w:r>
      <w:r w:rsidRPr="00382304">
        <w:t>processing can be performed early in the subframe upon which the data processing is dependent</w:t>
      </w:r>
    </w:p>
    <w:p w14:paraId="26C705BC" w14:textId="711B675B" w:rsidR="00046B5E" w:rsidRPr="00382304" w:rsidRDefault="00046B5E" w:rsidP="00046B5E">
      <w:r w:rsidRPr="00382304">
        <w:t xml:space="preserve">To achieve (ii), code blocks which are interleaved over frequency first would allow processing of the symbol as soon as it is received over-the-air. </w:t>
      </w:r>
    </w:p>
    <w:p w14:paraId="04FD9DF8" w14:textId="0287BDE8" w:rsidR="00AF1A4A" w:rsidRPr="00382304" w:rsidRDefault="00046B5E" w:rsidP="00775B1D">
      <w:r w:rsidRPr="00382304">
        <w:t xml:space="preserve">A </w:t>
      </w:r>
      <w:r w:rsidR="004D144C">
        <w:t>fundamental</w:t>
      </w:r>
      <w:r w:rsidR="004D144C" w:rsidRPr="00382304">
        <w:t xml:space="preserve"> </w:t>
      </w:r>
      <w:r w:rsidRPr="00382304">
        <w:t xml:space="preserve">sustainability threshold for UE modem processing throughput on the DL is one symbol processed per symbol time. While the detailed implementation timeline could be subject to actual implementation, in principle if each symbol (regardless of whether it is control, pilot, or data symbol) can be processed </w:t>
      </w:r>
      <w:r w:rsidR="00A42493">
        <w:t>within a symbol time,</w:t>
      </w:r>
      <w:r w:rsidRPr="00382304">
        <w:t xml:space="preserve"> the aforementioned sustainability threshold is achieved. </w:t>
      </w:r>
    </w:p>
    <w:p w14:paraId="47A83827" w14:textId="782F1AFB" w:rsidR="00265AEF" w:rsidRDefault="0022232E" w:rsidP="00046B5E">
      <w:r w:rsidRPr="00775B1D">
        <w:rPr>
          <w:b/>
          <w:i/>
          <w:u w:val="single"/>
        </w:rPr>
        <w:t>Observation 1</w:t>
      </w:r>
      <w:r w:rsidRPr="00440CDD">
        <w:rPr>
          <w:i/>
        </w:rPr>
        <w:t xml:space="preserve">: A </w:t>
      </w:r>
      <w:r w:rsidR="004D144C">
        <w:rPr>
          <w:i/>
        </w:rPr>
        <w:t>fundamental</w:t>
      </w:r>
      <w:r w:rsidRPr="00440CDD">
        <w:rPr>
          <w:i/>
        </w:rPr>
        <w:t xml:space="preserve"> sustainability threshold for UE modem processing throughput on the </w:t>
      </w:r>
      <w:r w:rsidR="0044307B">
        <w:rPr>
          <w:i/>
        </w:rPr>
        <w:t>downlink</w:t>
      </w:r>
      <w:r w:rsidRPr="00440CDD">
        <w:rPr>
          <w:i/>
        </w:rPr>
        <w:t xml:space="preserve"> is one symbol processed per symbol time.</w:t>
      </w:r>
    </w:p>
    <w:p w14:paraId="034E0CED" w14:textId="34C02FF1" w:rsidR="001A64B2" w:rsidRDefault="002B0BEF" w:rsidP="00775B1D">
      <w:pPr>
        <w:pStyle w:val="Heading3"/>
      </w:pPr>
      <w:r>
        <w:t xml:space="preserve">Rx </w:t>
      </w:r>
      <w:r w:rsidR="003D299A">
        <w:t>pipelining and p</w:t>
      </w:r>
      <w:r w:rsidR="00566F94">
        <w:t xml:space="preserve">ayload </w:t>
      </w:r>
      <w:r w:rsidR="003D299A">
        <w:t>t</w:t>
      </w:r>
      <w:r w:rsidR="00566F94">
        <w:t>apering</w:t>
      </w:r>
      <w:r w:rsidR="001D55F9">
        <w:t>/</w:t>
      </w:r>
      <w:r w:rsidR="003D299A">
        <w:t>p</w:t>
      </w:r>
      <w:r w:rsidR="001D55F9">
        <w:t>adding</w:t>
      </w:r>
    </w:p>
    <w:p w14:paraId="5B5F67E0" w14:textId="70794EE2" w:rsidR="00AA6207" w:rsidRDefault="007A7523" w:rsidP="00265AEF">
      <w:pPr>
        <w:rPr>
          <w:lang w:val="en-GB"/>
        </w:rPr>
      </w:pPr>
      <w:r>
        <w:rPr>
          <w:lang w:val="en-GB"/>
        </w:rPr>
        <w:t>Rx d</w:t>
      </w:r>
      <w:r w:rsidR="00265AEF">
        <w:rPr>
          <w:lang w:val="en-GB"/>
        </w:rPr>
        <w:t>ata processing pipeline will be considered with the presumption that “on-the-fly” / symbol-by-symbol processing is supported by the air-interface specification. For a data channel such as PDSCH, OFDM symbol processing</w:t>
      </w:r>
      <w:r w:rsidR="00973279">
        <w:rPr>
          <w:lang w:val="en-GB"/>
        </w:rPr>
        <w:t xml:space="preserve"> typically</w:t>
      </w:r>
      <w:r w:rsidR="00265AEF">
        <w:rPr>
          <w:lang w:val="en-GB"/>
        </w:rPr>
        <w:t xml:space="preserve"> </w:t>
      </w:r>
      <w:r>
        <w:rPr>
          <w:lang w:val="en-GB"/>
        </w:rPr>
        <w:t>includes</w:t>
      </w:r>
      <w:r w:rsidR="00265AEF">
        <w:rPr>
          <w:lang w:val="en-GB"/>
        </w:rPr>
        <w:t xml:space="preserve"> three </w:t>
      </w:r>
      <w:r>
        <w:rPr>
          <w:lang w:val="en-GB"/>
        </w:rPr>
        <w:t>processing intensive</w:t>
      </w:r>
      <w:r w:rsidR="00265AEF">
        <w:rPr>
          <w:lang w:val="en-GB"/>
        </w:rPr>
        <w:t xml:space="preserve"> stages: (1) RxFFT, (2) Demapping, (3) Decoding. </w:t>
      </w:r>
      <w:r>
        <w:rPr>
          <w:lang w:val="en-GB"/>
        </w:rPr>
        <w:t xml:space="preserve">Most of the processing complexity is driven by these stages. </w:t>
      </w:r>
    </w:p>
    <w:p w14:paraId="324D6DD1" w14:textId="7620F2AF" w:rsidR="007A7523" w:rsidRDefault="007A7523" w:rsidP="00265AEF">
      <w:pPr>
        <w:rPr>
          <w:lang w:val="en-GB"/>
        </w:rPr>
      </w:pPr>
      <w:r>
        <w:rPr>
          <w:lang w:val="en-GB"/>
        </w:rPr>
        <w:t>The most straight-forward pipelining scheme for above example is conceptually illustrated below:</w:t>
      </w:r>
    </w:p>
    <w:p w14:paraId="167258BD" w14:textId="3BDE1A9A" w:rsidR="007A7523" w:rsidRDefault="007A7523" w:rsidP="00265AEF">
      <w:pPr>
        <w:rPr>
          <w:lang w:val="en-GB"/>
        </w:rPr>
      </w:pPr>
      <w:r w:rsidRPr="007A7523">
        <w:rPr>
          <w:noProof/>
        </w:rPr>
        <w:drawing>
          <wp:inline distT="0" distB="0" distL="0" distR="0" wp14:anchorId="18666315" wp14:editId="7B1BD029">
            <wp:extent cx="2157984" cy="1325880"/>
            <wp:effectExtent l="0" t="0" r="0" b="762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2157984" cy="1325880"/>
                    </a:xfrm>
                    <a:prstGeom prst="rect">
                      <a:avLst/>
                    </a:prstGeom>
                  </pic:spPr>
                </pic:pic>
              </a:graphicData>
            </a:graphic>
          </wp:inline>
        </w:drawing>
      </w:r>
      <w:r>
        <w:tab/>
      </w:r>
      <w:r>
        <w:tab/>
      </w:r>
      <w:r>
        <w:tab/>
      </w:r>
      <w:r>
        <w:tab/>
      </w:r>
      <w:r>
        <w:tab/>
      </w:r>
      <w:r w:rsidR="005F07FD">
        <w:tab/>
      </w:r>
      <w:r>
        <w:tab/>
      </w:r>
      <w:r w:rsidRPr="007A7523">
        <w:rPr>
          <w:noProof/>
        </w:rPr>
        <w:drawing>
          <wp:inline distT="0" distB="0" distL="0" distR="0" wp14:anchorId="786F9E14" wp14:editId="6D105DAC">
            <wp:extent cx="2487168" cy="131673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a:stretch>
                      <a:fillRect/>
                    </a:stretch>
                  </pic:blipFill>
                  <pic:spPr>
                    <a:xfrm>
                      <a:off x="0" y="0"/>
                      <a:ext cx="2487168" cy="1316736"/>
                    </a:xfrm>
                    <a:prstGeom prst="rect">
                      <a:avLst/>
                    </a:prstGeom>
                  </pic:spPr>
                </pic:pic>
              </a:graphicData>
            </a:graphic>
          </wp:inline>
        </w:drawing>
      </w:r>
    </w:p>
    <w:p w14:paraId="3927019D" w14:textId="65C7A9EA" w:rsidR="007A7523" w:rsidRDefault="007A7523" w:rsidP="00265AEF">
      <w:pPr>
        <w:rPr>
          <w:lang w:val="en-GB"/>
        </w:rPr>
      </w:pPr>
      <w:r>
        <w:rPr>
          <w:lang w:val="en-GB"/>
        </w:rPr>
        <w:lastRenderedPageBreak/>
        <w:t>Horizontal direction represents symbol time n, n+1, …, n+6. The color scheme differentiate</w:t>
      </w:r>
      <w:r w:rsidR="00BC1EEB">
        <w:rPr>
          <w:lang w:val="en-GB"/>
        </w:rPr>
        <w:t>s</w:t>
      </w:r>
      <w:r>
        <w:rPr>
          <w:lang w:val="en-GB"/>
        </w:rPr>
        <w:t xml:space="preserve"> the received data corresponding to </w:t>
      </w:r>
      <w:r w:rsidR="00BC1EEB">
        <w:rPr>
          <w:lang w:val="en-GB"/>
        </w:rPr>
        <w:t xml:space="preserve">different </w:t>
      </w:r>
      <w:r>
        <w:rPr>
          <w:lang w:val="en-GB"/>
        </w:rPr>
        <w:t>symbol</w:t>
      </w:r>
      <w:r w:rsidR="00BC1EEB">
        <w:rPr>
          <w:lang w:val="en-GB"/>
        </w:rPr>
        <w:t>s</w:t>
      </w:r>
      <w:r>
        <w:rPr>
          <w:lang w:val="en-GB"/>
        </w:rPr>
        <w:t xml:space="preserve"> going through stages of processing over time. It is evident that such pipelining scheme would require a 3-symbol gap from the end of the last data symbol to ACK/NACK feedback.</w:t>
      </w:r>
    </w:p>
    <w:p w14:paraId="6D0CDDDE" w14:textId="08C88305" w:rsidR="007A7523" w:rsidRDefault="007A7523" w:rsidP="00265AEF">
      <w:pPr>
        <w:rPr>
          <w:lang w:val="en-GB"/>
        </w:rPr>
      </w:pPr>
      <w:r>
        <w:rPr>
          <w:lang w:val="en-GB"/>
        </w:rPr>
        <w:t xml:space="preserve">If the demapper and decoder stages can perform sub-symbol level pipelining, for example, code-block level granularity for pipelining, the “pipeline depth” can be </w:t>
      </w:r>
      <w:r w:rsidR="00BC1EEB">
        <w:rPr>
          <w:lang w:val="en-GB"/>
        </w:rPr>
        <w:t>compressed</w:t>
      </w:r>
      <w:r>
        <w:rPr>
          <w:lang w:val="en-GB"/>
        </w:rPr>
        <w:t xml:space="preserve">, and the ACK/NACK feedback could be pulled in by approximately one symbol. Basically, the demapper only needs to output sufficient number of LLRs to get the decoder start working, and </w:t>
      </w:r>
      <w:r w:rsidR="00BC1EEB">
        <w:rPr>
          <w:lang w:val="en-GB"/>
        </w:rPr>
        <w:t xml:space="preserve">then </w:t>
      </w:r>
      <w:r>
        <w:rPr>
          <w:lang w:val="en-GB"/>
        </w:rPr>
        <w:t xml:space="preserve">they can work in parallel on the same OFDM symbol; The time it takes to start the decoder is called the pipeline setup latency, assumed to be small. The actual latency is subject to design implementation as well as the type of channel code and interleaving scheme used. It is evident that with this optimization, </w:t>
      </w:r>
      <w:r w:rsidR="00BC1EEB">
        <w:rPr>
          <w:lang w:val="en-GB"/>
        </w:rPr>
        <w:t xml:space="preserve">the </w:t>
      </w:r>
      <w:r>
        <w:rPr>
          <w:lang w:val="en-GB"/>
        </w:rPr>
        <w:t>gap from the end of last data symbol to ACK/</w:t>
      </w:r>
      <w:r w:rsidR="00BC1EEB">
        <w:rPr>
          <w:lang w:val="en-GB"/>
        </w:rPr>
        <w:t>NACK feedback has been reduced to 2 symbols.</w:t>
      </w:r>
    </w:p>
    <w:p w14:paraId="185993F0" w14:textId="65852916" w:rsidR="0054512B" w:rsidRDefault="0054512B" w:rsidP="00265AEF">
      <w:pPr>
        <w:rPr>
          <w:lang w:val="en-GB"/>
        </w:rPr>
      </w:pPr>
      <w:r>
        <w:rPr>
          <w:lang w:val="en-GB"/>
        </w:rPr>
        <w:t>Obviously, if hardware is capable of processing at twice the throughput, 1-symbol gap would be feasible. This usually translates to more parallelism in hardware (i.e. larger area) or higher clock speed (i.e. at expense of power).</w:t>
      </w:r>
      <w:r w:rsidR="005F07FD">
        <w:rPr>
          <w:lang w:val="en-GB"/>
        </w:rPr>
        <w:t xml:space="preserve"> Hardw</w:t>
      </w:r>
      <w:r w:rsidR="001E0F8B">
        <w:rPr>
          <w:lang w:val="en-GB"/>
        </w:rPr>
        <w:t>are duty cycle would be reduced, but it may be possible to mitigate with clever hardware re-use scheme.</w:t>
      </w:r>
      <w:r w:rsidR="005F07FD">
        <w:rPr>
          <w:lang w:val="en-GB"/>
        </w:rPr>
        <w:t xml:space="preserve"> It is also possible to apply the “speed up” (i.e. processing at twice the throughput) momentarily towards the end of the data channel, to meet the</w:t>
      </w:r>
      <w:r w:rsidR="001E0F8B">
        <w:rPr>
          <w:lang w:val="en-GB"/>
        </w:rPr>
        <w:t xml:space="preserve"> deadline for ACK/NACK feedback, if hardware has the spare capability to do so.</w:t>
      </w:r>
    </w:p>
    <w:p w14:paraId="3E738A6E" w14:textId="321824D9" w:rsidR="0054512B" w:rsidRPr="00265AEF" w:rsidRDefault="00441076" w:rsidP="00265AEF">
      <w:pPr>
        <w:rPr>
          <w:lang w:val="en-GB"/>
        </w:rPr>
      </w:pPr>
      <w:r w:rsidRPr="00441076">
        <w:rPr>
          <w:noProof/>
        </w:rPr>
        <w:drawing>
          <wp:inline distT="0" distB="0" distL="0" distR="0" wp14:anchorId="634A73F1" wp14:editId="6133BF84">
            <wp:extent cx="2212848" cy="13258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stretch>
                      <a:fillRect/>
                    </a:stretch>
                  </pic:blipFill>
                  <pic:spPr>
                    <a:xfrm>
                      <a:off x="0" y="0"/>
                      <a:ext cx="2212848" cy="1325880"/>
                    </a:xfrm>
                    <a:prstGeom prst="rect">
                      <a:avLst/>
                    </a:prstGeom>
                  </pic:spPr>
                </pic:pic>
              </a:graphicData>
            </a:graphic>
          </wp:inline>
        </w:drawing>
      </w:r>
      <w:r w:rsidR="005F07FD">
        <w:rPr>
          <w:lang w:val="en-GB"/>
        </w:rPr>
        <w:tab/>
      </w:r>
      <w:r w:rsidR="005F07FD">
        <w:rPr>
          <w:lang w:val="en-GB"/>
        </w:rPr>
        <w:tab/>
      </w:r>
      <w:r w:rsidR="005F07FD">
        <w:rPr>
          <w:lang w:val="en-GB"/>
        </w:rPr>
        <w:tab/>
      </w:r>
      <w:r w:rsidR="005F07FD">
        <w:rPr>
          <w:lang w:val="en-GB"/>
        </w:rPr>
        <w:tab/>
      </w:r>
      <w:r w:rsidR="005F07FD">
        <w:rPr>
          <w:lang w:val="en-GB"/>
        </w:rPr>
        <w:tab/>
      </w:r>
      <w:r w:rsidR="005F07FD">
        <w:rPr>
          <w:lang w:val="en-GB"/>
        </w:rPr>
        <w:tab/>
      </w:r>
      <w:r w:rsidR="005F07FD">
        <w:rPr>
          <w:lang w:val="en-GB"/>
        </w:rPr>
        <w:tab/>
        <w:t xml:space="preserve"> </w:t>
      </w:r>
      <w:r w:rsidR="005F07FD" w:rsidRPr="005F07FD">
        <w:rPr>
          <w:noProof/>
        </w:rPr>
        <w:drawing>
          <wp:inline distT="0" distB="0" distL="0" distR="0" wp14:anchorId="403E807C" wp14:editId="69EA1D2E">
            <wp:extent cx="1664208" cy="13167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1664208" cy="1316736"/>
                    </a:xfrm>
                    <a:prstGeom prst="rect">
                      <a:avLst/>
                    </a:prstGeom>
                  </pic:spPr>
                </pic:pic>
              </a:graphicData>
            </a:graphic>
          </wp:inline>
        </w:drawing>
      </w:r>
    </w:p>
    <w:p w14:paraId="1D71F36A" w14:textId="31C78645" w:rsidR="005F07FD" w:rsidRDefault="005F07FD" w:rsidP="005F07FD">
      <w:r>
        <w:t xml:space="preserve">If hardware is not capable of processing at twice the throughput, a transmitter </w:t>
      </w:r>
      <w:r w:rsidR="002B54A6">
        <w:t xml:space="preserve">(typically eNB) </w:t>
      </w:r>
      <w:r>
        <w:t xml:space="preserve">side solution is to reduce the </w:t>
      </w:r>
      <w:r w:rsidR="00441076">
        <w:t>instantaneous data rate</w:t>
      </w:r>
      <w:r>
        <w:t xml:space="preserve"> towards the end of the data channel</w:t>
      </w:r>
      <w:r w:rsidR="00011185">
        <w:t>, resulting in less workload for some of the major processing stages</w:t>
      </w:r>
      <w:r w:rsidR="002B54A6">
        <w:t>, so that the receiver (typically UE) can still meet the ACK/NACK feedback deadline</w:t>
      </w:r>
      <w:r>
        <w:t>.</w:t>
      </w:r>
      <w:r w:rsidR="00047383">
        <w:t xml:space="preserve"> This technique is referred to as “payload tapering</w:t>
      </w:r>
      <w:r w:rsidR="00AA6207">
        <w:t>”.</w:t>
      </w:r>
    </w:p>
    <w:p w14:paraId="6E1BE0DC" w14:textId="64FAC760" w:rsidR="00AF1A4A" w:rsidRDefault="00AF1A4A" w:rsidP="005F07FD">
      <w:pPr>
        <w:rPr>
          <w:i/>
        </w:rPr>
      </w:pPr>
      <w:r w:rsidRPr="00775B1D">
        <w:rPr>
          <w:b/>
          <w:i/>
          <w:u w:val="single"/>
        </w:rPr>
        <w:t>Observation 2</w:t>
      </w:r>
      <w:r w:rsidRPr="00775B1D">
        <w:rPr>
          <w:i/>
          <w:u w:val="single"/>
        </w:rPr>
        <w:t>:</w:t>
      </w:r>
      <w:r>
        <w:rPr>
          <w:i/>
        </w:rPr>
        <w:t xml:space="preserve"> In a self-contained DL subframe, the amount of gap between the end of the data channel to the beginning of ACK/NACK heavily impacts modem processing pipeline architecture and the hardware capability requirement.</w:t>
      </w:r>
    </w:p>
    <w:p w14:paraId="274B73FB" w14:textId="3E3C5027" w:rsidR="00AF1A4A" w:rsidRDefault="00AF1A4A" w:rsidP="005F07FD">
      <w:pPr>
        <w:rPr>
          <w:i/>
        </w:rPr>
      </w:pPr>
      <w:r w:rsidRPr="00775B1D">
        <w:rPr>
          <w:b/>
          <w:i/>
          <w:u w:val="single"/>
        </w:rPr>
        <w:t>Observation 3</w:t>
      </w:r>
      <w:r w:rsidRPr="00775B1D">
        <w:rPr>
          <w:i/>
          <w:u w:val="single"/>
        </w:rPr>
        <w:t>:</w:t>
      </w:r>
      <w:r>
        <w:rPr>
          <w:i/>
        </w:rPr>
        <w:t xml:space="preserve"> Even with symbol-by-symbol processing, the pipeline depth may span more than one symbol</w:t>
      </w:r>
      <w:r w:rsidR="0044307B">
        <w:rPr>
          <w:i/>
        </w:rPr>
        <w:t xml:space="preserve"> time</w:t>
      </w:r>
      <w:r>
        <w:rPr>
          <w:i/>
        </w:rPr>
        <w:t>. This in turn imposes a requirement for the amount of gap. Reducing the payload towards the end of the data channel is an effective way to decouple pipeline design and the amount of gap required.</w:t>
      </w:r>
    </w:p>
    <w:p w14:paraId="02F9A932" w14:textId="5B63F1C1" w:rsidR="00AF1A4A" w:rsidRDefault="00AF1A4A" w:rsidP="005F07FD">
      <w:r w:rsidRPr="00775B1D">
        <w:rPr>
          <w:b/>
          <w:i/>
          <w:u w:val="single"/>
        </w:rPr>
        <w:t xml:space="preserve">Proposal </w:t>
      </w:r>
      <w:r w:rsidR="00DE7E9E">
        <w:rPr>
          <w:b/>
          <w:i/>
          <w:u w:val="single"/>
        </w:rPr>
        <w:t>1</w:t>
      </w:r>
      <w:r w:rsidRPr="00775B1D">
        <w:rPr>
          <w:i/>
          <w:u w:val="single"/>
        </w:rPr>
        <w:t>:</w:t>
      </w:r>
      <w:r>
        <w:rPr>
          <w:i/>
        </w:rPr>
        <w:t xml:space="preserve"> UE capability framework should be </w:t>
      </w:r>
      <w:r w:rsidR="0044307B">
        <w:rPr>
          <w:i/>
        </w:rPr>
        <w:t>designed to be flexible</w:t>
      </w:r>
      <w:r>
        <w:rPr>
          <w:i/>
        </w:rPr>
        <w:t xml:space="preserve"> </w:t>
      </w:r>
      <w:r w:rsidR="001A2EB3">
        <w:rPr>
          <w:i/>
        </w:rPr>
        <w:t xml:space="preserve">to facilitate hardware-efficient </w:t>
      </w:r>
      <w:r>
        <w:rPr>
          <w:i/>
        </w:rPr>
        <w:t xml:space="preserve">support </w:t>
      </w:r>
      <w:r w:rsidR="001A2EB3">
        <w:rPr>
          <w:i/>
        </w:rPr>
        <w:t xml:space="preserve">for </w:t>
      </w:r>
      <w:r>
        <w:rPr>
          <w:i/>
        </w:rPr>
        <w:t>self-contained subframe.</w:t>
      </w:r>
    </w:p>
    <w:p w14:paraId="35E5866D" w14:textId="5D5FB96B" w:rsidR="00E11B7C" w:rsidRDefault="003D299A" w:rsidP="00E11B7C">
      <w:pPr>
        <w:pStyle w:val="Heading3"/>
      </w:pPr>
      <w:r>
        <w:t>Scaled n</w:t>
      </w:r>
      <w:r w:rsidR="00E11B7C">
        <w:t xml:space="preserve">umerology </w:t>
      </w:r>
      <w:r>
        <w:t>for</w:t>
      </w:r>
      <w:r w:rsidR="00E11B7C">
        <w:t xml:space="preserve"> </w:t>
      </w:r>
      <w:r>
        <w:t>f</w:t>
      </w:r>
      <w:r w:rsidR="00456B4F">
        <w:t xml:space="preserve">aster </w:t>
      </w:r>
      <w:r>
        <w:t>p</w:t>
      </w:r>
      <w:r w:rsidR="00E11B7C">
        <w:t xml:space="preserve">rocessing </w:t>
      </w:r>
    </w:p>
    <w:p w14:paraId="4162C370" w14:textId="58943B75" w:rsidR="00E11B7C" w:rsidRDefault="00E11B7C" w:rsidP="00E11B7C">
      <w:pPr>
        <w:rPr>
          <w:noProof/>
        </w:rPr>
      </w:pPr>
      <w:r>
        <w:rPr>
          <w:noProof/>
        </w:rPr>
        <w:t xml:space="preserve">One last idea to increase </w:t>
      </w:r>
      <w:r w:rsidR="00FB3006">
        <w:rPr>
          <w:noProof/>
        </w:rPr>
        <w:t>Rx</w:t>
      </w:r>
      <w:r>
        <w:rPr>
          <w:noProof/>
        </w:rPr>
        <w:t xml:space="preserve"> processing is to exploit the scalable numerology, and e.g, double</w:t>
      </w:r>
      <w:r w:rsidR="00FB3006">
        <w:rPr>
          <w:noProof/>
        </w:rPr>
        <w:t xml:space="preserve"> the nominal</w:t>
      </w:r>
      <w:r>
        <w:rPr>
          <w:noProof/>
        </w:rPr>
        <w:t xml:space="preserve"> SCS. This has the advantage that the symbol duration is halved. In other words, two doubled SCS symbols can fit within the same amount of time for a single symbol with the original SCS. Also, for each doubled SCS symbol, the FFT size would be halved. This also allows processing to start earlier in time and helps improve pipelining due to doubled number of symbols that fit within the same amount of time. In the following figure, a high level conceptual timeline for the pipeline is shown, assuming that control channel processing also consists of three major stages, namely, FFT, demodulation, and decoding. Demodulation and decoding is shown to be pipelined in fine granularity (for example, in the codeword level). </w:t>
      </w:r>
    </w:p>
    <w:p w14:paraId="04F0703D" w14:textId="77777777" w:rsidR="00E11B7C" w:rsidRDefault="00E11B7C" w:rsidP="00E11B7C">
      <w:pPr>
        <w:rPr>
          <w:noProof/>
        </w:rPr>
      </w:pPr>
      <w:r>
        <w:object w:dxaOrig="6715" w:dyaOrig="2202" w14:anchorId="5F32AB61">
          <v:shape id="_x0000_i1028" type="#_x0000_t75" style="width:335.45pt;height:110.3pt" o:ole="">
            <v:imagedata r:id="rId22" o:title=""/>
          </v:shape>
          <o:OLEObject Type="Embed" ProgID="Visio.Drawing.11" ShapeID="_x0000_i1028" DrawAspect="Content" ObjectID="_1532549045" r:id="rId23"/>
        </w:object>
      </w:r>
    </w:p>
    <w:p w14:paraId="20D79524" w14:textId="77777777" w:rsidR="00E11B7C" w:rsidRDefault="00E11B7C" w:rsidP="00E11B7C">
      <w:pPr>
        <w:rPr>
          <w:noProof/>
        </w:rPr>
      </w:pPr>
    </w:p>
    <w:p w14:paraId="331F3A18" w14:textId="4B163588" w:rsidR="00E11B7C" w:rsidRDefault="00E11B7C" w:rsidP="00E11B7C">
      <w:r>
        <w:rPr>
          <w:noProof/>
        </w:rPr>
        <w:t xml:space="preserve">It should be noted that the spectral efficiency impact of this approach is also studied </w:t>
      </w:r>
      <w:r w:rsidR="005502E7">
        <w:rPr>
          <w:noProof/>
        </w:rPr>
        <w:fldChar w:fldCharType="begin"/>
      </w:r>
      <w:r w:rsidR="005502E7">
        <w:rPr>
          <w:noProof/>
        </w:rPr>
        <w:instrText xml:space="preserve"> REF _Ref458798945 \r \h </w:instrText>
      </w:r>
      <w:r w:rsidR="005502E7">
        <w:rPr>
          <w:noProof/>
        </w:rPr>
      </w:r>
      <w:r w:rsidR="005502E7">
        <w:rPr>
          <w:noProof/>
        </w:rPr>
        <w:fldChar w:fldCharType="separate"/>
      </w:r>
      <w:r w:rsidR="005502E7">
        <w:rPr>
          <w:noProof/>
        </w:rPr>
        <w:t>[4]</w:t>
      </w:r>
      <w:r w:rsidR="005502E7">
        <w:rPr>
          <w:noProof/>
        </w:rPr>
        <w:fldChar w:fldCharType="end"/>
      </w:r>
      <w:r>
        <w:rPr>
          <w:noProof/>
        </w:rPr>
        <w:t>. For channels (e.g., control) where the spectral efficiency requirements are lower, this can be a valuable technique to reducing the processing timeline.</w:t>
      </w:r>
    </w:p>
    <w:p w14:paraId="50048528" w14:textId="24C07597" w:rsidR="00E11B7C" w:rsidRDefault="00E11B7C" w:rsidP="00E11B7C">
      <w:pPr>
        <w:rPr>
          <w:i/>
        </w:rPr>
      </w:pPr>
      <w:r w:rsidRPr="009E6178">
        <w:rPr>
          <w:b/>
          <w:i/>
          <w:u w:val="single"/>
        </w:rPr>
        <w:t xml:space="preserve">Observation </w:t>
      </w:r>
      <w:r w:rsidR="00381B03">
        <w:rPr>
          <w:b/>
          <w:i/>
          <w:u w:val="single"/>
        </w:rPr>
        <w:t>4</w:t>
      </w:r>
      <w:r w:rsidRPr="009E6178">
        <w:rPr>
          <w:i/>
          <w:u w:val="single"/>
        </w:rPr>
        <w:t>:</w:t>
      </w:r>
      <w:r w:rsidRPr="009E6178">
        <w:rPr>
          <w:i/>
        </w:rPr>
        <w:t xml:space="preserve"> Scaled numerology facilitates better pipelined processing and offers significant timeline advantage</w:t>
      </w:r>
      <w:r>
        <w:rPr>
          <w:i/>
        </w:rPr>
        <w:t>, which is especially crucial for self-contained UL centric subframe</w:t>
      </w:r>
      <w:r w:rsidRPr="009E6178">
        <w:rPr>
          <w:i/>
        </w:rPr>
        <w:t>.</w:t>
      </w:r>
    </w:p>
    <w:p w14:paraId="23228347" w14:textId="17AD39CA" w:rsidR="00E11B7C" w:rsidRPr="009E6178" w:rsidRDefault="00E11B7C" w:rsidP="00E11B7C">
      <w:pPr>
        <w:rPr>
          <w:i/>
        </w:rPr>
      </w:pPr>
      <w:r w:rsidRPr="009E6178">
        <w:rPr>
          <w:b/>
          <w:i/>
          <w:u w:val="single"/>
        </w:rPr>
        <w:t xml:space="preserve">Proposal </w:t>
      </w:r>
      <w:r w:rsidR="00DE7E9E">
        <w:rPr>
          <w:b/>
          <w:i/>
          <w:u w:val="single"/>
        </w:rPr>
        <w:t>2</w:t>
      </w:r>
      <w:r w:rsidRPr="009E6178">
        <w:rPr>
          <w:i/>
          <w:u w:val="single"/>
        </w:rPr>
        <w:t>:</w:t>
      </w:r>
      <w:r>
        <w:rPr>
          <w:i/>
        </w:rPr>
        <w:t xml:space="preserve"> Scaled numerology for the downlink control channel should be studied with applicability for uplink-centric and downlink centric self-contained subframe types.</w:t>
      </w:r>
    </w:p>
    <w:p w14:paraId="1584B45B" w14:textId="60CBAFBB" w:rsidR="00566F94" w:rsidRDefault="00566F94" w:rsidP="00566F94">
      <w:pPr>
        <w:pStyle w:val="Heading2"/>
      </w:pPr>
      <w:r>
        <w:t>Tx Processing</w:t>
      </w:r>
    </w:p>
    <w:p w14:paraId="756E03BB" w14:textId="5D2BDF24" w:rsidR="00011185" w:rsidRDefault="002B0BEF" w:rsidP="00775B1D">
      <w:r>
        <w:rPr>
          <w:noProof/>
        </w:rPr>
        <w:t>For UL centric self-contained subframe, the critical timeline is the reception and processing of UL grant and preparation for the start of the UL data transmission. Use of only the guard period for above may not be sufficient.</w:t>
      </w:r>
      <w:r w:rsidR="000B7424">
        <w:rPr>
          <w:noProof/>
        </w:rPr>
        <w:t xml:space="preserve"> Moreover, Rx processing techniques from previous section may be augmented with Tx processing techniques to reduce the transmission preparation timeline</w:t>
      </w:r>
      <w:r>
        <w:rPr>
          <w:noProof/>
        </w:rPr>
        <w:t>.</w:t>
      </w:r>
    </w:p>
    <w:p w14:paraId="5B7359E5" w14:textId="56E78336" w:rsidR="00011185" w:rsidRDefault="002B0BEF" w:rsidP="00775B1D">
      <w:pPr>
        <w:pStyle w:val="Heading3"/>
      </w:pPr>
      <w:r>
        <w:t>Front-loaded DMRS and Tx Pipelining</w:t>
      </w:r>
    </w:p>
    <w:p w14:paraId="480F95BD" w14:textId="753E5CAB" w:rsidR="001E0F8B" w:rsidRPr="001E0F8B" w:rsidRDefault="001E0F8B" w:rsidP="001E0F8B">
      <w:pPr>
        <w:rPr>
          <w:lang w:val="en-GB"/>
        </w:rPr>
      </w:pPr>
      <w:r>
        <w:rPr>
          <w:lang w:val="en-GB"/>
        </w:rPr>
        <w:t xml:space="preserve">For Tx data processing, the principle of “on-the-fly” / symbol-by-symbol processing needs to be adopted, in order to efficiently pipeline the workload. PDCP/RLC/MAC processing should be simplified and be performed with the </w:t>
      </w:r>
      <w:r w:rsidR="004D144C">
        <w:rPr>
          <w:lang w:val="en-GB"/>
        </w:rPr>
        <w:t>sustainability</w:t>
      </w:r>
      <w:r>
        <w:rPr>
          <w:lang w:val="en-GB"/>
        </w:rPr>
        <w:t xml:space="preserve"> requirement of “one symbol </w:t>
      </w:r>
      <w:r w:rsidR="00ED6A1F">
        <w:rPr>
          <w:lang w:val="en-GB"/>
        </w:rPr>
        <w:t xml:space="preserve">processed (i.e. </w:t>
      </w:r>
      <w:r>
        <w:rPr>
          <w:lang w:val="en-GB"/>
        </w:rPr>
        <w:t>constructed</w:t>
      </w:r>
      <w:r w:rsidR="00ED6A1F">
        <w:rPr>
          <w:lang w:val="en-GB"/>
        </w:rPr>
        <w:t>)</w:t>
      </w:r>
      <w:r>
        <w:rPr>
          <w:lang w:val="en-GB"/>
        </w:rPr>
        <w:t xml:space="preserve"> in one symbol time”.</w:t>
      </w:r>
      <w:r w:rsidR="00F41D2D">
        <w:rPr>
          <w:lang w:val="en-GB"/>
        </w:rPr>
        <w:t xml:space="preserve"> Similar to DL, frequency-first interleaving would be necessary to support such symbol-by-symbol processing.</w:t>
      </w:r>
    </w:p>
    <w:p w14:paraId="617A1615" w14:textId="16880576" w:rsidR="00EB5543" w:rsidRDefault="000B7424" w:rsidP="001E0F8B">
      <w:pPr>
        <w:rPr>
          <w:lang w:val="en-GB"/>
        </w:rPr>
      </w:pPr>
      <w:r>
        <w:rPr>
          <w:lang w:val="en-GB"/>
        </w:rPr>
        <w:t>Additionally, another</w:t>
      </w:r>
      <w:r w:rsidR="00EB5543">
        <w:rPr>
          <w:lang w:val="en-GB"/>
        </w:rPr>
        <w:t xml:space="preserve"> solution is to populate the first Tx symbol with DMRS</w:t>
      </w:r>
      <w:r>
        <w:rPr>
          <w:lang w:val="en-GB"/>
        </w:rPr>
        <w:t>, and it further may be</w:t>
      </w:r>
      <w:r w:rsidR="00EB5543">
        <w:rPr>
          <w:lang w:val="en-GB"/>
        </w:rPr>
        <w:t xml:space="preserve"> possible to define DMRS such that it can be pre-processed. Even if it cannot be due to being UL grant dependent, DMRS waveform construction should be relatively lighter than data symbol waveform construction, and requires less processing time. During transmission of DMRS, construction of the first data symbol can take place</w:t>
      </w:r>
      <w:r w:rsidR="00F41D2D">
        <w:rPr>
          <w:lang w:val="en-GB"/>
        </w:rPr>
        <w:t>; Afterwards, the pipeline is set up and</w:t>
      </w:r>
      <w:r w:rsidR="00EB5543">
        <w:rPr>
          <w:lang w:val="en-GB"/>
        </w:rPr>
        <w:t xml:space="preserve"> th</w:t>
      </w:r>
      <w:r w:rsidR="00A334F0">
        <w:rPr>
          <w:lang w:val="en-GB"/>
        </w:rPr>
        <w:t>e processing time for the next symbol can be hidden under current symbol’s transmission time</w:t>
      </w:r>
      <w:r w:rsidR="00F41D2D">
        <w:rPr>
          <w:lang w:val="en-GB"/>
        </w:rPr>
        <w:t>, until there is no more symbol to process</w:t>
      </w:r>
      <w:r>
        <w:rPr>
          <w:lang w:val="en-GB"/>
        </w:rPr>
        <w:t>.</w:t>
      </w:r>
    </w:p>
    <w:p w14:paraId="1C205042" w14:textId="5D7EC52F" w:rsidR="00BD65D2" w:rsidRDefault="00BD65D2" w:rsidP="001E0F8B">
      <w:pPr>
        <w:rPr>
          <w:i/>
          <w:lang w:val="en-GB"/>
        </w:rPr>
      </w:pPr>
      <w:r w:rsidRPr="00775B1D">
        <w:rPr>
          <w:b/>
          <w:i/>
          <w:u w:val="single"/>
          <w:lang w:val="en-GB"/>
        </w:rPr>
        <w:t xml:space="preserve">Observation </w:t>
      </w:r>
      <w:r w:rsidR="003B111E">
        <w:rPr>
          <w:b/>
          <w:i/>
          <w:u w:val="single"/>
          <w:lang w:val="en-GB"/>
        </w:rPr>
        <w:t>5</w:t>
      </w:r>
      <w:r w:rsidRPr="00775B1D">
        <w:rPr>
          <w:i/>
          <w:u w:val="single"/>
          <w:lang w:val="en-GB"/>
        </w:rPr>
        <w:t>:</w:t>
      </w:r>
      <w:r>
        <w:rPr>
          <w:i/>
          <w:lang w:val="en-GB"/>
        </w:rPr>
        <w:t xml:space="preserve"> Symbol-by-symbol construction and transmission of uplink data is crucial for </w:t>
      </w:r>
      <w:r w:rsidR="00E1304D">
        <w:rPr>
          <w:i/>
          <w:lang w:val="en-GB"/>
        </w:rPr>
        <w:t>reducing the latency in UE responses.</w:t>
      </w:r>
    </w:p>
    <w:p w14:paraId="2FD1DF50" w14:textId="5B59E016" w:rsidR="00BD65D2" w:rsidRDefault="00BD65D2" w:rsidP="001E0F8B">
      <w:pPr>
        <w:rPr>
          <w:i/>
          <w:lang w:val="en-GB"/>
        </w:rPr>
      </w:pPr>
      <w:r w:rsidRPr="00775B1D">
        <w:rPr>
          <w:b/>
          <w:i/>
          <w:u w:val="single"/>
          <w:lang w:val="en-GB"/>
        </w:rPr>
        <w:t xml:space="preserve">Proposal </w:t>
      </w:r>
      <w:r w:rsidR="00DE7E9E">
        <w:rPr>
          <w:b/>
          <w:i/>
          <w:u w:val="single"/>
          <w:lang w:val="en-GB"/>
        </w:rPr>
        <w:t>3</w:t>
      </w:r>
      <w:r w:rsidRPr="00775B1D">
        <w:rPr>
          <w:i/>
          <w:u w:val="single"/>
          <w:lang w:val="en-GB"/>
        </w:rPr>
        <w:t>:</w:t>
      </w:r>
      <w:r>
        <w:rPr>
          <w:i/>
          <w:lang w:val="en-GB"/>
        </w:rPr>
        <w:t xml:space="preserve"> </w:t>
      </w:r>
      <w:r w:rsidR="00066173">
        <w:rPr>
          <w:i/>
          <w:lang w:val="en-GB"/>
        </w:rPr>
        <w:t>Uplink reference signal and data channel should be designed to facilitate symbol-by-symbol processing on the UE. This study should extend up the protocol stack to ensure there is no roadblock and to identify potential cross-layer optimizations</w:t>
      </w:r>
      <w:r>
        <w:rPr>
          <w:i/>
          <w:lang w:val="en-GB"/>
        </w:rPr>
        <w:t>.</w:t>
      </w:r>
    </w:p>
    <w:p w14:paraId="0F7ED0A3" w14:textId="497AD8A2" w:rsidR="00E15B94" w:rsidRPr="00CD4F13" w:rsidRDefault="00E15B94" w:rsidP="001E0F8B">
      <w:pPr>
        <w:rPr>
          <w:i/>
        </w:rPr>
      </w:pPr>
      <w:r w:rsidRPr="00E57DCF">
        <w:rPr>
          <w:b/>
          <w:i/>
          <w:u w:val="single"/>
        </w:rPr>
        <w:t xml:space="preserve">Proposal </w:t>
      </w:r>
      <w:r w:rsidR="00DE7E9E">
        <w:rPr>
          <w:b/>
          <w:i/>
          <w:u w:val="single"/>
        </w:rPr>
        <w:t>4</w:t>
      </w:r>
      <w:r w:rsidRPr="00E57DCF">
        <w:rPr>
          <w:i/>
          <w:u w:val="single"/>
        </w:rPr>
        <w:t>:</w:t>
      </w:r>
      <w:r>
        <w:rPr>
          <w:i/>
        </w:rPr>
        <w:t xml:space="preserve"> UL burst channel structure should be designed with considerations for processing timeline to feedback ACK/NACK.</w:t>
      </w:r>
    </w:p>
    <w:p w14:paraId="095EDFB2" w14:textId="77777777" w:rsidR="00BD65D2" w:rsidRPr="00775B1D" w:rsidRDefault="00BD65D2" w:rsidP="001E0F8B">
      <w:pPr>
        <w:rPr>
          <w:color w:val="FF0000"/>
          <w:lang w:val="en-GB"/>
        </w:rPr>
      </w:pPr>
    </w:p>
    <w:p w14:paraId="0B3B3FD5" w14:textId="43E5E5A8" w:rsidR="00C376C4" w:rsidRPr="00CD4F13" w:rsidRDefault="00C376C4" w:rsidP="00C376C4">
      <w:pPr>
        <w:pStyle w:val="Heading1"/>
      </w:pPr>
      <w:r>
        <w:lastRenderedPageBreak/>
        <w:t xml:space="preserve">Subframe Timeline </w:t>
      </w:r>
      <w:r w:rsidR="00CD4F13">
        <w:t>Discussion</w:t>
      </w:r>
    </w:p>
    <w:p w14:paraId="52B6D8A6" w14:textId="047570FE" w:rsidR="00400DEA" w:rsidRDefault="00C376C4">
      <w:pPr>
        <w:pStyle w:val="Heading2"/>
      </w:pPr>
      <w:r>
        <w:t>Imm</w:t>
      </w:r>
      <w:r w:rsidR="00400DEA">
        <w:t>e</w:t>
      </w:r>
      <w:r>
        <w:t xml:space="preserve">diate ACK after </w:t>
      </w:r>
      <w:r w:rsidR="00400DEA">
        <w:t>DL reception</w:t>
      </w:r>
    </w:p>
    <w:p w14:paraId="43FF3BFB" w14:textId="697F7E70" w:rsidR="00400DEA" w:rsidRPr="0038158E" w:rsidRDefault="00EB2571" w:rsidP="00400DEA">
      <w:pPr>
        <w:rPr>
          <w:color w:val="FF0000"/>
          <w:lang w:val="en-GB"/>
        </w:rPr>
      </w:pPr>
      <w:r>
        <w:t>Given the discussions from the previous section, it is clear that the Rx processing and Tx Processing techniques can be applied to reduce this latency on the order of 1 OFDM symbol (and on the order of 10s of us). For demodulation of DL traffic, it may not necessarily be the case that doubling the SCS is available without loss in link efficiency</w:t>
      </w:r>
    </w:p>
    <w:p w14:paraId="31ACDCF5" w14:textId="7917B0E0" w:rsidR="00400DEA" w:rsidRDefault="00400DEA" w:rsidP="00400DEA">
      <w:pPr>
        <w:pStyle w:val="Heading2"/>
      </w:pPr>
      <w:r>
        <w:t>Immediate UL transmission after grant</w:t>
      </w:r>
    </w:p>
    <w:p w14:paraId="2A532A6C" w14:textId="265CE2A8" w:rsidR="00400DEA" w:rsidRPr="0038158E" w:rsidRDefault="00EB2571" w:rsidP="00400DEA">
      <w:pPr>
        <w:rPr>
          <w:color w:val="FF0000"/>
          <w:lang w:val="en-GB"/>
        </w:rPr>
      </w:pPr>
      <w:r>
        <w:t>Similarly, it is clear that the Rx processing and Tx Processing techniques can be applied to reduce this latency on the order of 1 OFDM symbol (and on the order of 10s of us) as well. Unlike the DL data channel reception case, it is possible for the downlink control channel to be transmitted at a higher SCS for better timeline processing, without hurting the control channel capacity of coverage, since the required SINRs are low.</w:t>
      </w:r>
    </w:p>
    <w:p w14:paraId="538F4A2C" w14:textId="5B227C62" w:rsidR="00400DEA" w:rsidRDefault="00400DEA" w:rsidP="00400DEA">
      <w:pPr>
        <w:pStyle w:val="Heading2"/>
      </w:pPr>
      <w:r>
        <w:t xml:space="preserve">Single </w:t>
      </w:r>
      <w:r w:rsidR="00EB2571">
        <w:t>i</w:t>
      </w:r>
      <w:r>
        <w:t>nterlace</w:t>
      </w:r>
      <w:r w:rsidR="00EB2571">
        <w:t xml:space="preserve"> operation</w:t>
      </w:r>
    </w:p>
    <w:p w14:paraId="35015AB9" w14:textId="77777777" w:rsidR="00EB2571" w:rsidRDefault="00EB2571" w:rsidP="00775B1D">
      <w:pPr>
        <w:rPr>
          <w:lang w:val="en-GB"/>
        </w:rPr>
      </w:pPr>
      <w:r>
        <w:rPr>
          <w:lang w:val="en-GB"/>
        </w:rPr>
        <w:t xml:space="preserve">Both of the cases above mainly pertained to UE processing timeline enhancements, but these could similarly be applied to the basestation side as well. The only other remaining timeline optimization is the speedup of the scheduling, or possible simplification of scheduling optimization, which can possible allow for single interlace operation. Such optimization are outside the scope of this contribution. </w:t>
      </w:r>
    </w:p>
    <w:p w14:paraId="582C2F79" w14:textId="75DE97E7" w:rsidR="00400DEA" w:rsidRDefault="00EB2571" w:rsidP="00775B1D">
      <w:pPr>
        <w:rPr>
          <w:lang w:val="en-GB"/>
        </w:rPr>
      </w:pPr>
      <w:r>
        <w:rPr>
          <w:lang w:val="en-GB"/>
        </w:rPr>
        <w:t xml:space="preserve">Overall we have the observation that for self-contained uplink and downlink subframes, the following may be feasible in NR depending on the design of the physical layer </w:t>
      </w:r>
      <w:r w:rsidR="00315E4B">
        <w:rPr>
          <w:lang w:val="en-GB"/>
        </w:rPr>
        <w:t>channels</w:t>
      </w:r>
      <w:r>
        <w:rPr>
          <w:lang w:val="en-GB"/>
        </w:rPr>
        <w:t>.</w:t>
      </w:r>
    </w:p>
    <w:p w14:paraId="32261F22" w14:textId="3FB4C847" w:rsidR="00400DEA" w:rsidRDefault="00400DEA" w:rsidP="00400DEA">
      <w:pPr>
        <w:rPr>
          <w:i/>
          <w:lang w:val="en-GB"/>
        </w:rPr>
      </w:pPr>
      <w:r w:rsidRPr="0038158E">
        <w:rPr>
          <w:b/>
          <w:i/>
          <w:u w:val="single"/>
          <w:lang w:val="en-GB"/>
        </w:rPr>
        <w:t xml:space="preserve">Observation </w:t>
      </w:r>
      <w:r w:rsidR="003B111E">
        <w:rPr>
          <w:b/>
          <w:i/>
          <w:u w:val="single"/>
          <w:lang w:val="en-GB"/>
        </w:rPr>
        <w:t>6</w:t>
      </w:r>
      <w:r w:rsidRPr="0038158E">
        <w:rPr>
          <w:i/>
          <w:u w:val="single"/>
          <w:lang w:val="en-GB"/>
        </w:rPr>
        <w:t>:</w:t>
      </w:r>
      <w:r>
        <w:rPr>
          <w:i/>
          <w:lang w:val="en-GB"/>
        </w:rPr>
        <w:t xml:space="preserve"> </w:t>
      </w:r>
      <w:r w:rsidR="003B2EFF">
        <w:rPr>
          <w:i/>
          <w:lang w:val="en-GB"/>
        </w:rPr>
        <w:t xml:space="preserve">Self-contained subframe operation may be feasible with gaps on the order of ~1 OFDM symbol, </w:t>
      </w:r>
      <w:r w:rsidR="00E82B10">
        <w:rPr>
          <w:i/>
          <w:lang w:val="en-GB"/>
        </w:rPr>
        <w:t>and equivalently with</w:t>
      </w:r>
      <w:r w:rsidR="003B2EFF">
        <w:rPr>
          <w:i/>
          <w:lang w:val="en-GB"/>
        </w:rPr>
        <w:t xml:space="preserve"> X and Y on the order of 10s of us.</w:t>
      </w:r>
    </w:p>
    <w:p w14:paraId="7B851D96" w14:textId="416E788F" w:rsidR="00400DEA" w:rsidRDefault="00400DEA" w:rsidP="00400DEA">
      <w:pPr>
        <w:rPr>
          <w:lang w:val="en-GB"/>
        </w:rPr>
      </w:pPr>
      <w:r w:rsidRPr="0038158E">
        <w:rPr>
          <w:b/>
          <w:i/>
          <w:u w:val="single"/>
          <w:lang w:val="en-GB"/>
        </w:rPr>
        <w:t xml:space="preserve">Proposal </w:t>
      </w:r>
      <w:r w:rsidR="00DE7E9E">
        <w:rPr>
          <w:b/>
          <w:i/>
          <w:u w:val="single"/>
          <w:lang w:val="en-GB"/>
        </w:rPr>
        <w:t>5</w:t>
      </w:r>
      <w:r w:rsidRPr="0038158E">
        <w:rPr>
          <w:i/>
          <w:u w:val="single"/>
          <w:lang w:val="en-GB"/>
        </w:rPr>
        <w:t>:</w:t>
      </w:r>
      <w:r>
        <w:rPr>
          <w:i/>
          <w:lang w:val="en-GB"/>
        </w:rPr>
        <w:t xml:space="preserve"> Downlink control and data channels should be designed with flexibility to support single-interlace transmission to allow time-critical processing on the eNB side for immediate ACK processing and potential retransmission.</w:t>
      </w:r>
    </w:p>
    <w:p w14:paraId="10A6C7D5" w14:textId="77777777" w:rsidR="00086936" w:rsidRPr="00775B1D" w:rsidRDefault="00086936">
      <w:pPr>
        <w:rPr>
          <w:lang w:val="en-GB"/>
        </w:rPr>
      </w:pPr>
    </w:p>
    <w:p w14:paraId="5BE0AC90" w14:textId="77777777" w:rsidR="00FC6D8C" w:rsidRDefault="003A38AC" w:rsidP="00AA0D9A">
      <w:pPr>
        <w:pStyle w:val="Heading1"/>
      </w:pPr>
      <w:bookmarkStart w:id="2" w:name="_Ref378529477"/>
      <w:r>
        <w:t>C</w:t>
      </w:r>
      <w:r w:rsidR="001021DD" w:rsidRPr="00183CB7">
        <w:t>onclusions</w:t>
      </w:r>
    </w:p>
    <w:bookmarkEnd w:id="2"/>
    <w:p w14:paraId="72BDCC00" w14:textId="47FBA23A" w:rsidR="003B111E" w:rsidRDefault="003B111E" w:rsidP="003B111E">
      <w:pPr>
        <w:rPr>
          <w:noProof/>
          <w:sz w:val="24"/>
        </w:rPr>
      </w:pPr>
      <w:r w:rsidRPr="00E57DCF">
        <w:rPr>
          <w:b/>
          <w:i/>
          <w:u w:val="single"/>
        </w:rPr>
        <w:t>Observation 1</w:t>
      </w:r>
      <w:r w:rsidRPr="00440CDD">
        <w:rPr>
          <w:i/>
        </w:rPr>
        <w:t xml:space="preserve">: A </w:t>
      </w:r>
      <w:r>
        <w:rPr>
          <w:i/>
        </w:rPr>
        <w:t>fundamental</w:t>
      </w:r>
      <w:r w:rsidRPr="00440CDD">
        <w:rPr>
          <w:i/>
        </w:rPr>
        <w:t xml:space="preserve"> sustainability threshold for UE modem processing throughput on the </w:t>
      </w:r>
      <w:r>
        <w:rPr>
          <w:i/>
        </w:rPr>
        <w:t>downlink</w:t>
      </w:r>
      <w:r w:rsidRPr="00440CDD">
        <w:rPr>
          <w:i/>
        </w:rPr>
        <w:t xml:space="preserve"> is one symbol processed per symbol time.</w:t>
      </w:r>
    </w:p>
    <w:p w14:paraId="6225BBE9" w14:textId="76481FDF" w:rsidR="003B111E" w:rsidRDefault="003B111E" w:rsidP="003B111E">
      <w:pPr>
        <w:rPr>
          <w:i/>
        </w:rPr>
      </w:pPr>
      <w:r w:rsidRPr="00E57DCF">
        <w:rPr>
          <w:b/>
          <w:i/>
          <w:u w:val="single"/>
        </w:rPr>
        <w:t>Observation 2</w:t>
      </w:r>
      <w:r w:rsidRPr="00E57DCF">
        <w:rPr>
          <w:i/>
          <w:u w:val="single"/>
        </w:rPr>
        <w:t>:</w:t>
      </w:r>
      <w:r>
        <w:rPr>
          <w:i/>
        </w:rPr>
        <w:t xml:space="preserve"> In a self-contained DL subframe, the amount of gap between the end of the data channel to the beginning of ACK/NACK heavily impacts modem processing pipeline architecture and the hardware capability requirement.</w:t>
      </w:r>
    </w:p>
    <w:p w14:paraId="5CA6D7C9" w14:textId="77777777" w:rsidR="003B111E" w:rsidRDefault="003B111E" w:rsidP="003B111E">
      <w:pPr>
        <w:rPr>
          <w:i/>
        </w:rPr>
      </w:pPr>
      <w:r w:rsidRPr="00E57DCF">
        <w:rPr>
          <w:b/>
          <w:i/>
          <w:u w:val="single"/>
        </w:rPr>
        <w:t>Observation 3</w:t>
      </w:r>
      <w:r w:rsidRPr="00E57DCF">
        <w:rPr>
          <w:i/>
          <w:u w:val="single"/>
        </w:rPr>
        <w:t>:</w:t>
      </w:r>
      <w:r>
        <w:rPr>
          <w:i/>
        </w:rPr>
        <w:t xml:space="preserve"> Even with symbol-by-symbol processing, the pipeline depth may span more than one symbol time. This in turn imposes a requirement for the amount of gap. Reducing the payload towards the end of the data channel is an effective way to decouple pipeline design and the amount of gap required.</w:t>
      </w:r>
    </w:p>
    <w:p w14:paraId="07B11F07" w14:textId="5042DF35" w:rsidR="003B111E" w:rsidRDefault="003B111E" w:rsidP="003B111E">
      <w:r w:rsidRPr="00E57DCF">
        <w:rPr>
          <w:b/>
          <w:i/>
          <w:u w:val="single"/>
        </w:rPr>
        <w:t xml:space="preserve">Proposal </w:t>
      </w:r>
      <w:r w:rsidR="00DE7E9E">
        <w:rPr>
          <w:b/>
          <w:i/>
          <w:u w:val="single"/>
        </w:rPr>
        <w:t>1</w:t>
      </w:r>
      <w:r w:rsidRPr="00E57DCF">
        <w:rPr>
          <w:i/>
          <w:u w:val="single"/>
        </w:rPr>
        <w:t>:</w:t>
      </w:r>
      <w:r>
        <w:rPr>
          <w:i/>
        </w:rPr>
        <w:t xml:space="preserve"> UE capability framework should be designed to be flexible to facilitate hardware-efficient support for self-contained subframe.</w:t>
      </w:r>
    </w:p>
    <w:p w14:paraId="5195167F" w14:textId="77777777" w:rsidR="003B111E" w:rsidRDefault="003B111E" w:rsidP="003B111E">
      <w:pPr>
        <w:rPr>
          <w:i/>
        </w:rPr>
      </w:pPr>
      <w:r w:rsidRPr="009E6178">
        <w:rPr>
          <w:b/>
          <w:i/>
          <w:u w:val="single"/>
        </w:rPr>
        <w:t xml:space="preserve">Observation </w:t>
      </w:r>
      <w:r>
        <w:rPr>
          <w:b/>
          <w:i/>
          <w:u w:val="single"/>
        </w:rPr>
        <w:t>4</w:t>
      </w:r>
      <w:r w:rsidRPr="009E6178">
        <w:rPr>
          <w:i/>
          <w:u w:val="single"/>
        </w:rPr>
        <w:t>:</w:t>
      </w:r>
      <w:r w:rsidRPr="009E6178">
        <w:rPr>
          <w:i/>
        </w:rPr>
        <w:t xml:space="preserve"> Scaled numerology facilitates better pipelined processing and offers significant timeline advantage</w:t>
      </w:r>
      <w:r>
        <w:rPr>
          <w:i/>
        </w:rPr>
        <w:t>, which is especially crucial for self-contained UL centric subframe</w:t>
      </w:r>
      <w:r w:rsidRPr="009E6178">
        <w:rPr>
          <w:i/>
        </w:rPr>
        <w:t>.</w:t>
      </w:r>
    </w:p>
    <w:p w14:paraId="5F8CE380" w14:textId="178CFC6A" w:rsidR="003B111E" w:rsidRDefault="003B111E" w:rsidP="003B111E">
      <w:pPr>
        <w:rPr>
          <w:i/>
        </w:rPr>
      </w:pPr>
      <w:r w:rsidRPr="009E6178">
        <w:rPr>
          <w:b/>
          <w:i/>
          <w:u w:val="single"/>
        </w:rPr>
        <w:t xml:space="preserve">Proposal </w:t>
      </w:r>
      <w:r w:rsidR="00DE7E9E">
        <w:rPr>
          <w:b/>
          <w:i/>
          <w:u w:val="single"/>
        </w:rPr>
        <w:t>2</w:t>
      </w:r>
      <w:r w:rsidRPr="009E6178">
        <w:rPr>
          <w:i/>
          <w:u w:val="single"/>
        </w:rPr>
        <w:t>:</w:t>
      </w:r>
      <w:r>
        <w:rPr>
          <w:i/>
        </w:rPr>
        <w:t xml:space="preserve"> Scaled numerology for the downlink control channel should be studied with applicability for uplink-centric and downlink centric self-contained subframe types.</w:t>
      </w:r>
    </w:p>
    <w:p w14:paraId="55F15E76" w14:textId="11336915" w:rsidR="003B111E" w:rsidRDefault="003B111E" w:rsidP="003B111E">
      <w:pPr>
        <w:rPr>
          <w:i/>
          <w:lang w:val="en-GB"/>
        </w:rPr>
      </w:pPr>
      <w:r w:rsidRPr="00E57DCF">
        <w:rPr>
          <w:b/>
          <w:i/>
          <w:u w:val="single"/>
          <w:lang w:val="en-GB"/>
        </w:rPr>
        <w:t xml:space="preserve">Observation </w:t>
      </w:r>
      <w:r w:rsidR="00445EBF">
        <w:rPr>
          <w:b/>
          <w:i/>
          <w:u w:val="single"/>
          <w:lang w:val="en-GB"/>
        </w:rPr>
        <w:t>5</w:t>
      </w:r>
      <w:r w:rsidRPr="00E57DCF">
        <w:rPr>
          <w:i/>
          <w:u w:val="single"/>
          <w:lang w:val="en-GB"/>
        </w:rPr>
        <w:t>:</w:t>
      </w:r>
      <w:r>
        <w:rPr>
          <w:i/>
          <w:lang w:val="en-GB"/>
        </w:rPr>
        <w:t xml:space="preserve"> Symbol-by-symbol construction and transmission of uplink data is crucial for reducing the latency in UE responses.</w:t>
      </w:r>
    </w:p>
    <w:p w14:paraId="27C1B155" w14:textId="42A6F074" w:rsidR="003B111E" w:rsidRDefault="003B111E" w:rsidP="003B111E">
      <w:pPr>
        <w:rPr>
          <w:i/>
          <w:lang w:val="en-GB"/>
        </w:rPr>
      </w:pPr>
      <w:r w:rsidRPr="00E57DCF">
        <w:rPr>
          <w:b/>
          <w:i/>
          <w:u w:val="single"/>
          <w:lang w:val="en-GB"/>
        </w:rPr>
        <w:lastRenderedPageBreak/>
        <w:t xml:space="preserve">Proposal </w:t>
      </w:r>
      <w:r w:rsidR="00DE7E9E">
        <w:rPr>
          <w:b/>
          <w:i/>
          <w:u w:val="single"/>
          <w:lang w:val="en-GB"/>
        </w:rPr>
        <w:t>3</w:t>
      </w:r>
      <w:r w:rsidRPr="00E57DCF">
        <w:rPr>
          <w:i/>
          <w:u w:val="single"/>
          <w:lang w:val="en-GB"/>
        </w:rPr>
        <w:t>:</w:t>
      </w:r>
      <w:r>
        <w:rPr>
          <w:i/>
          <w:lang w:val="en-GB"/>
        </w:rPr>
        <w:t xml:space="preserve"> Uplink reference signal and data channel should be designed to facilitate symbol-by-symbol processing on the UE. This study should extend up the protocol stack to ensure there is no roadblock and to identify potential cross-layer optimizations.</w:t>
      </w:r>
    </w:p>
    <w:p w14:paraId="78CA64B7" w14:textId="4B53D800" w:rsidR="003B111E" w:rsidRPr="00775B1D" w:rsidRDefault="003B111E" w:rsidP="003B111E">
      <w:pPr>
        <w:rPr>
          <w:i/>
        </w:rPr>
      </w:pPr>
      <w:r w:rsidRPr="00E57DCF">
        <w:rPr>
          <w:b/>
          <w:i/>
          <w:u w:val="single"/>
        </w:rPr>
        <w:t xml:space="preserve">Proposal </w:t>
      </w:r>
      <w:r w:rsidR="00DE7E9E">
        <w:rPr>
          <w:b/>
          <w:i/>
          <w:u w:val="single"/>
        </w:rPr>
        <w:t>4</w:t>
      </w:r>
      <w:r w:rsidRPr="00E57DCF">
        <w:rPr>
          <w:i/>
          <w:u w:val="single"/>
        </w:rPr>
        <w:t>:</w:t>
      </w:r>
      <w:r>
        <w:rPr>
          <w:i/>
        </w:rPr>
        <w:t xml:space="preserve"> UL burst channel structure should be designed with considerations for processing timeline to feedback ACK/NACK.</w:t>
      </w:r>
    </w:p>
    <w:p w14:paraId="52401F13" w14:textId="09273420" w:rsidR="003B111E" w:rsidRDefault="003B111E" w:rsidP="003B111E">
      <w:pPr>
        <w:rPr>
          <w:i/>
          <w:lang w:val="en-GB"/>
        </w:rPr>
      </w:pPr>
      <w:r w:rsidRPr="0038158E">
        <w:rPr>
          <w:b/>
          <w:i/>
          <w:u w:val="single"/>
          <w:lang w:val="en-GB"/>
        </w:rPr>
        <w:t xml:space="preserve">Observation </w:t>
      </w:r>
      <w:r w:rsidR="00445EBF">
        <w:rPr>
          <w:b/>
          <w:i/>
          <w:u w:val="single"/>
          <w:lang w:val="en-GB"/>
        </w:rPr>
        <w:t>6</w:t>
      </w:r>
      <w:r w:rsidRPr="0038158E">
        <w:rPr>
          <w:i/>
          <w:u w:val="single"/>
          <w:lang w:val="en-GB"/>
        </w:rPr>
        <w:t>:</w:t>
      </w:r>
      <w:r>
        <w:rPr>
          <w:i/>
          <w:lang w:val="en-GB"/>
        </w:rPr>
        <w:t xml:space="preserve"> </w:t>
      </w:r>
      <w:r w:rsidR="00445EBF">
        <w:rPr>
          <w:i/>
          <w:lang w:val="en-GB"/>
        </w:rPr>
        <w:t>Self-contained subframe operation may be feasible with gaps on the order of ~1 OFDM symbol, and equivalently with X and Y on the order of 10s of us.</w:t>
      </w:r>
    </w:p>
    <w:p w14:paraId="00F5007F" w14:textId="74A67FD7" w:rsidR="003B111E" w:rsidRDefault="003B111E" w:rsidP="003B111E">
      <w:pPr>
        <w:rPr>
          <w:lang w:val="en-GB"/>
        </w:rPr>
      </w:pPr>
      <w:r w:rsidRPr="0038158E">
        <w:rPr>
          <w:b/>
          <w:i/>
          <w:u w:val="single"/>
          <w:lang w:val="en-GB"/>
        </w:rPr>
        <w:t xml:space="preserve">Proposal </w:t>
      </w:r>
      <w:r w:rsidR="00DE7E9E">
        <w:rPr>
          <w:b/>
          <w:i/>
          <w:u w:val="single"/>
          <w:lang w:val="en-GB"/>
        </w:rPr>
        <w:t>5</w:t>
      </w:r>
      <w:r w:rsidRPr="0038158E">
        <w:rPr>
          <w:i/>
          <w:u w:val="single"/>
          <w:lang w:val="en-GB"/>
        </w:rPr>
        <w:t>:</w:t>
      </w:r>
      <w:r>
        <w:rPr>
          <w:i/>
          <w:lang w:val="en-GB"/>
        </w:rPr>
        <w:t xml:space="preserve"> Downlink control and data channels should be designed with flexibility to support single-interlace transmission to allow time-critical processing on the eNB side for immediate ACK processing and potential retransmission.</w:t>
      </w:r>
    </w:p>
    <w:p w14:paraId="2ACD935B" w14:textId="77777777" w:rsidR="007C3A0E" w:rsidRDefault="007C3A0E" w:rsidP="007C3A0E">
      <w:pPr>
        <w:rPr>
          <w:i/>
        </w:rPr>
      </w:pP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20F98EA8" w14:textId="7A7130DD" w:rsidR="00D610F8" w:rsidRDefault="001F2982" w:rsidP="005D4043">
      <w:pPr>
        <w:numPr>
          <w:ilvl w:val="0"/>
          <w:numId w:val="2"/>
        </w:numPr>
        <w:spacing w:before="100" w:beforeAutospacing="1" w:after="100" w:afterAutospacing="1"/>
        <w:ind w:left="562" w:hanging="562"/>
        <w:rPr>
          <w:szCs w:val="22"/>
        </w:rPr>
      </w:pPr>
      <w:bookmarkStart w:id="3" w:name="_Ref458548305"/>
      <w:bookmarkStart w:id="4" w:name="_Ref430766234"/>
      <w:r>
        <w:rPr>
          <w:szCs w:val="22"/>
        </w:rPr>
        <w:t xml:space="preserve">RAN1 #85 </w:t>
      </w:r>
      <w:r w:rsidR="00D610F8" w:rsidRPr="00D610F8">
        <w:rPr>
          <w:szCs w:val="22"/>
        </w:rPr>
        <w:t>Chairman Notes</w:t>
      </w:r>
      <w:bookmarkEnd w:id="3"/>
    </w:p>
    <w:p w14:paraId="5BE0AC99" w14:textId="24E702AE" w:rsidR="003855C1" w:rsidRDefault="00911CBA" w:rsidP="00911CBA">
      <w:pPr>
        <w:numPr>
          <w:ilvl w:val="0"/>
          <w:numId w:val="2"/>
        </w:numPr>
        <w:spacing w:before="100" w:beforeAutospacing="1" w:after="100" w:afterAutospacing="1"/>
        <w:rPr>
          <w:szCs w:val="22"/>
        </w:rPr>
      </w:pPr>
      <w:bookmarkStart w:id="5" w:name="_Ref458800081"/>
      <w:bookmarkEnd w:id="4"/>
      <w:r>
        <w:rPr>
          <w:szCs w:val="22"/>
        </w:rPr>
        <w:t>R1-166361, “</w:t>
      </w:r>
      <w:r w:rsidRPr="00911CBA">
        <w:rPr>
          <w:szCs w:val="22"/>
        </w:rPr>
        <w:t>Control interval and scheduling interval</w:t>
      </w:r>
      <w:r>
        <w:rPr>
          <w:szCs w:val="22"/>
        </w:rPr>
        <w:t>”,</w:t>
      </w:r>
      <w:r w:rsidRPr="00775B1D">
        <w:t xml:space="preserve"> </w:t>
      </w:r>
      <w:r>
        <w:t>Qualcomm Incorporated, RAN1</w:t>
      </w:r>
      <w:r w:rsidRPr="00775B1D">
        <w:t xml:space="preserve"> #86, Gothenburg, Sweden</w:t>
      </w:r>
      <w:bookmarkEnd w:id="5"/>
    </w:p>
    <w:p w14:paraId="3B9EEDC0" w14:textId="0DC57CC8" w:rsidR="002B0BEF" w:rsidRPr="00775B1D" w:rsidRDefault="002B0BEF" w:rsidP="002B0BEF">
      <w:pPr>
        <w:numPr>
          <w:ilvl w:val="0"/>
          <w:numId w:val="2"/>
        </w:numPr>
        <w:spacing w:before="100" w:beforeAutospacing="1" w:after="100" w:afterAutospacing="1"/>
      </w:pPr>
      <w:bookmarkStart w:id="6" w:name="_Ref458798945"/>
      <w:r w:rsidRPr="00775B1D">
        <w:t xml:space="preserve">R1-166363, “Scalable Numerology Control Design for NR”, </w:t>
      </w:r>
      <w:r w:rsidR="00775B1D">
        <w:t>Qualcomm Incorporated, RAN1</w:t>
      </w:r>
      <w:r w:rsidRPr="00775B1D">
        <w:t xml:space="preserve"> #86, Gothenburg, Sweden</w:t>
      </w:r>
      <w:bookmarkEnd w:id="6"/>
    </w:p>
    <w:sectPr w:rsidR="002B0BEF" w:rsidRPr="00775B1D"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38643" w14:textId="77777777" w:rsidR="00357F70" w:rsidRDefault="00357F70">
      <w:r>
        <w:separator/>
      </w:r>
    </w:p>
  </w:endnote>
  <w:endnote w:type="continuationSeparator" w:id="0">
    <w:p w14:paraId="7B88A55E" w14:textId="77777777" w:rsidR="00357F70" w:rsidRDefault="00357F70">
      <w:r>
        <w:continuationSeparator/>
      </w:r>
    </w:p>
  </w:endnote>
  <w:endnote w:type="continuationNotice" w:id="1">
    <w:p w14:paraId="72A66C94" w14:textId="77777777" w:rsidR="00357F70" w:rsidRDefault="00357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Times New Roman"/>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48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487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EA278" w14:textId="77777777" w:rsidR="00357F70" w:rsidRDefault="00357F70">
      <w:r>
        <w:separator/>
      </w:r>
    </w:p>
  </w:footnote>
  <w:footnote w:type="continuationSeparator" w:id="0">
    <w:p w14:paraId="40A3F01F" w14:textId="77777777" w:rsidR="00357F70" w:rsidRDefault="00357F70">
      <w:r>
        <w:continuationSeparator/>
      </w:r>
    </w:p>
  </w:footnote>
  <w:footnote w:type="continuationNotice" w:id="1">
    <w:p w14:paraId="6307C049" w14:textId="77777777" w:rsidR="00357F70" w:rsidRDefault="00357F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2"/>
  </w:num>
  <w:num w:numId="4">
    <w:abstractNumId w:val="16"/>
  </w:num>
  <w:num w:numId="5">
    <w:abstractNumId w:val="3"/>
  </w:num>
  <w:num w:numId="6">
    <w:abstractNumId w:val="11"/>
  </w:num>
  <w:num w:numId="7">
    <w:abstractNumId w:val="12"/>
  </w:num>
  <w:num w:numId="8">
    <w:abstractNumId w:val="1"/>
  </w:num>
  <w:num w:numId="9">
    <w:abstractNumId w:val="5"/>
  </w:num>
  <w:num w:numId="10">
    <w:abstractNumId w:val="4"/>
  </w:num>
  <w:num w:numId="11">
    <w:abstractNumId w:val="24"/>
  </w:num>
  <w:num w:numId="12">
    <w:abstractNumId w:val="19"/>
  </w:num>
  <w:num w:numId="13">
    <w:abstractNumId w:val="13"/>
  </w:num>
  <w:num w:numId="14">
    <w:abstractNumId w:val="8"/>
  </w:num>
  <w:num w:numId="15">
    <w:abstractNumId w:val="7"/>
  </w:num>
  <w:num w:numId="16">
    <w:abstractNumId w:val="10"/>
  </w:num>
  <w:num w:numId="17">
    <w:abstractNumId w:val="17"/>
  </w:num>
  <w:num w:numId="18">
    <w:abstractNumId w:val="23"/>
  </w:num>
  <w:num w:numId="19">
    <w:abstractNumId w:val="15"/>
  </w:num>
  <w:num w:numId="20">
    <w:abstractNumId w:val="6"/>
  </w:num>
  <w:num w:numId="21">
    <w:abstractNumId w:val="9"/>
  </w:num>
  <w:num w:numId="22">
    <w:abstractNumId w:val="22"/>
  </w:num>
  <w:num w:numId="23">
    <w:abstractNumId w:val="21"/>
  </w:num>
  <w:num w:numId="24">
    <w:abstractNumId w:val="18"/>
  </w:num>
  <w:num w:numId="25">
    <w:abstractNumId w:val="20"/>
  </w:num>
  <w:num w:numId="2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57F70"/>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4877"/>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A95"/>
    <w:rsid w:val="00561BF6"/>
    <w:rsid w:val="00561FFA"/>
    <w:rsid w:val="00562757"/>
    <w:rsid w:val="005627C0"/>
    <w:rsid w:val="00562CDC"/>
    <w:rsid w:val="0056306A"/>
    <w:rsid w:val="005632EC"/>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2BBC"/>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1FBB"/>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F67"/>
    <w:rsid w:val="00B86557"/>
    <w:rsid w:val="00B86D87"/>
    <w:rsid w:val="00B87C60"/>
    <w:rsid w:val="00B90165"/>
    <w:rsid w:val="00B90960"/>
    <w:rsid w:val="00B91240"/>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E50"/>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A54"/>
    <w:rsid w:val="00E46CC9"/>
    <w:rsid w:val="00E47D5F"/>
    <w:rsid w:val="00E47D96"/>
    <w:rsid w:val="00E47F73"/>
    <w:rsid w:val="00E508D6"/>
    <w:rsid w:val="00E515A3"/>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HR33RHYHUWRF-13-111100</_dlc_DocId>
    <_dlc_DocIdUrl xmlns="c06861ca-3f08-4d07-bff7-bb15bac121f4">
      <Url>https://projects.qualcomm.com/sites/pentari/_layouts/15/DocIdRedir.aspx?ID=HR33RHYHUWRF-13-111100</Url>
      <Description>HR33RHYHUWRF-13-111100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2D07BFCE-7A65-45D6-814A-85890B0B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7</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121</cp:revision>
  <cp:lastPrinted>2014-11-07T05:38:00Z</cp:lastPrinted>
  <dcterms:created xsi:type="dcterms:W3CDTF">2016-08-08T18:34:00Z</dcterms:created>
  <dcterms:modified xsi:type="dcterms:W3CDTF">2016-08-13T06:16:00Z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a9e3f175-348f-4f0c-8f0b-10f244b709c9</vt:lpwstr>
  </property>
  <property fmtid="{D5CDD505-2E9C-101B-9397-08002B2CF9AE}" pid="9" name="ContentTypeId">
    <vt:lpwstr>0x010100E148108D9109C944B70D5C8707C65226</vt:lpwstr>
  </property>
  <property fmtid="{D5CDD505-2E9C-101B-9397-08002B2CF9AE}" pid="10" name="_ReviewingToolsShownOnce">
    <vt:lpwstr/>
  </property>
</Properties>
</file>